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146D9" w14:textId="54E21157" w:rsidR="00016639" w:rsidRPr="00967CFB" w:rsidRDefault="00016639" w:rsidP="00016639">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E563EC">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01301B">
        <w:rPr>
          <w:rFonts w:ascii="Arial" w:hAnsi="Arial" w:cs="Arial"/>
          <w:b/>
          <w:bCs/>
          <w:sz w:val="28"/>
        </w:rPr>
        <w:t>R1-</w:t>
      </w:r>
      <w:r w:rsidR="00377C7B" w:rsidRPr="0001301B">
        <w:rPr>
          <w:rFonts w:ascii="Arial" w:hAnsi="Arial" w:cs="Arial"/>
          <w:b/>
          <w:bCs/>
          <w:sz w:val="28"/>
        </w:rPr>
        <w:t>240</w:t>
      </w:r>
      <w:r w:rsidR="00644301" w:rsidRPr="0001301B">
        <w:rPr>
          <w:rFonts w:ascii="Arial" w:hAnsi="Arial" w:cs="Arial"/>
          <w:b/>
          <w:bCs/>
          <w:sz w:val="28"/>
        </w:rPr>
        <w:t>7261</w:t>
      </w:r>
    </w:p>
    <w:p w14:paraId="6A8A8F19" w14:textId="4617B85E" w:rsidR="00753FDF" w:rsidRPr="009513AC" w:rsidRDefault="00016639" w:rsidP="00016639">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612BF82B" w14:textId="3C7EEB5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w:t>
      </w:r>
    </w:p>
    <w:p w14:paraId="6EDC7C2F" w14:textId="730EA7A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00F91A5D">
        <w:rPr>
          <w:rFonts w:ascii="Arial" w:hAnsi="Arial"/>
          <w:sz w:val="24"/>
        </w:rPr>
        <w:t>Moderator (Qualcomm)</w:t>
      </w:r>
    </w:p>
    <w:p w14:paraId="1B950CDD" w14:textId="19E280F9"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64783D" w:rsidRPr="00027D49">
        <w:rPr>
          <w:rFonts w:ascii="Arial" w:hAnsi="Arial"/>
          <w:sz w:val="24"/>
        </w:rPr>
        <w:t xml:space="preserve">Moderator summary #1 </w:t>
      </w:r>
      <w:r w:rsidR="0064783D">
        <w:rPr>
          <w:rFonts w:ascii="Arial" w:hAnsi="Arial"/>
          <w:sz w:val="24"/>
        </w:rPr>
        <w:t xml:space="preserve">of </w:t>
      </w:r>
      <w:r w:rsidR="00F91A5D">
        <w:rPr>
          <w:rFonts w:ascii="Arial" w:hAnsi="Arial"/>
          <w:color w:val="000000" w:themeColor="text1"/>
          <w:sz w:val="24"/>
          <w:szCs w:val="24"/>
        </w:rPr>
        <w:t>c</w:t>
      </w:r>
      <w:r w:rsidR="00996D67" w:rsidRPr="00996D67">
        <w:rPr>
          <w:rFonts w:ascii="Arial" w:hAnsi="Arial"/>
          <w:color w:val="000000" w:themeColor="text1"/>
          <w:sz w:val="24"/>
          <w:szCs w:val="24"/>
        </w:rPr>
        <w:t>larification on PTRS with 2 CWs PDSCH and PUSCH retransmission</w:t>
      </w:r>
      <w:r w:rsidR="00A32BC0" w:rsidRPr="00A32BC0">
        <w:rPr>
          <w:rFonts w:ascii="Arial" w:hAnsi="Arial"/>
          <w:color w:val="000000" w:themeColor="text1"/>
          <w:sz w:val="24"/>
          <w:szCs w:val="24"/>
        </w:rPr>
        <w:t xml:space="preserve"> </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3C0C9C1A" w:rsidR="009925C2" w:rsidRPr="009925C2" w:rsidRDefault="001A3B1D" w:rsidP="00131CCE">
      <w:pPr>
        <w:jc w:val="both"/>
      </w:pPr>
      <w:r>
        <w:t xml:space="preserve">It is identified the current specification is not crystal clear for </w:t>
      </w:r>
      <w:r w:rsidR="0053324A" w:rsidRPr="0053324A">
        <w:t>PTRS with 2 CWs PDSCH and PUSCH</w:t>
      </w:r>
      <w:r>
        <w:t xml:space="preserve">. To align the common understanding among companies, the ambiguity/misalignment in current specification is listed in this </w:t>
      </w:r>
      <w:r w:rsidR="00DD5981">
        <w:t>moderator summary</w:t>
      </w:r>
      <w:r>
        <w:t xml:space="preserve"> and solutions to remove the ambiguity </w:t>
      </w:r>
      <w:r w:rsidR="0053324A">
        <w:t>are</w:t>
      </w:r>
      <w:r>
        <w:t xml:space="preserve"> </w:t>
      </w:r>
      <w:r w:rsidR="00DD5981">
        <w:t>discussed</w:t>
      </w:r>
      <w:r>
        <w:t xml:space="preserve">. </w:t>
      </w:r>
    </w:p>
    <w:p w14:paraId="6EEACB14" w14:textId="7CB41BA6" w:rsidR="002F1699" w:rsidRDefault="002F1699" w:rsidP="002F1699">
      <w:pPr>
        <w:pStyle w:val="Heading1"/>
      </w:pPr>
      <w:bookmarkStart w:id="4" w:name="_Ref173604061"/>
      <w:bookmarkStart w:id="5" w:name="_Ref525738522"/>
      <w:bookmarkStart w:id="6" w:name="_Ref471731770"/>
      <w:bookmarkStart w:id="7" w:name="_Ref462669569"/>
      <w:r>
        <w:t>The ordering to perform PTRS CW association and time density determination for PDSCH/PUSCH with 2 CWs</w:t>
      </w:r>
      <w:bookmarkEnd w:id="4"/>
    </w:p>
    <w:p w14:paraId="407DAF55" w14:textId="2495A997" w:rsidR="002F1699" w:rsidRDefault="002F1699" w:rsidP="002F1699">
      <w:pPr>
        <w:rPr>
          <w:lang w:val="en-GB"/>
        </w:rPr>
      </w:pPr>
      <w:r>
        <w:rPr>
          <w:lang w:val="en-GB"/>
        </w:rPr>
        <w:t>To us, it is obvious that for a PDSCH or PUSCH with 2 CWs, the following two step approach (</w:t>
      </w:r>
      <w:r w:rsidRPr="00C47FF3">
        <w:rPr>
          <w:b/>
          <w:bCs/>
          <w:lang w:val="en-GB"/>
        </w:rPr>
        <w:t>denote as approach A</w:t>
      </w:r>
      <w:r>
        <w:rPr>
          <w:lang w:val="en-GB"/>
        </w:rPr>
        <w:t xml:space="preserve">) </w:t>
      </w:r>
      <w:r w:rsidR="00816791">
        <w:rPr>
          <w:lang w:val="en-GB"/>
        </w:rPr>
        <w:t>is</w:t>
      </w:r>
      <w:r>
        <w:rPr>
          <w:lang w:val="en-GB"/>
        </w:rPr>
        <w:t xml:space="preserve"> performed for single-port PTRS. </w:t>
      </w:r>
    </w:p>
    <w:p w14:paraId="30BC2D77" w14:textId="77777777" w:rsidR="002F1699" w:rsidRDefault="002F1699" w:rsidP="002F1699">
      <w:pPr>
        <w:rPr>
          <w:lang w:val="en-GB"/>
        </w:rPr>
      </w:pPr>
      <w:r>
        <w:rPr>
          <w:lang w:val="en-GB"/>
        </w:rPr>
        <w:t xml:space="preserve">Approach A: Determine PTRS to CW association first, then determine the MCS for PTRS time density. </w:t>
      </w:r>
    </w:p>
    <w:p w14:paraId="3E29030D"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1: 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4666D4E0" w14:textId="12C7E193" w:rsidR="002F1699" w:rsidRDefault="002F1699"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PUSCH, </w:t>
      </w:r>
      <w:r w:rsidRPr="00DB4880">
        <w:rPr>
          <w:rFonts w:ascii="Times New Roman" w:hAnsi="Times New Roman"/>
          <w:color w:val="0070C0"/>
          <w:sz w:val="20"/>
          <w:szCs w:val="20"/>
          <w:lang w:val="en-GB"/>
        </w:rPr>
        <w:t xml:space="preserve">in case of retransmission </w:t>
      </w:r>
      <w:r w:rsidRPr="00AD0286">
        <w:rPr>
          <w:rFonts w:ascii="Times New Roman" w:hAnsi="Times New Roman"/>
          <w:color w:val="0070C0"/>
          <w:sz w:val="20"/>
          <w:szCs w:val="20"/>
          <w:lang w:val="en-GB"/>
        </w:rPr>
        <w:t>regardless with reserved or non-reserved MCS</w:t>
      </w:r>
      <w:r>
        <w:rPr>
          <w:rFonts w:ascii="Times New Roman" w:hAnsi="Times New Roman"/>
          <w:sz w:val="20"/>
          <w:szCs w:val="20"/>
          <w:lang w:val="en-GB"/>
        </w:rPr>
        <w:t xml:space="preserve">, the </w:t>
      </w:r>
      <w:r w:rsidRPr="006031E6">
        <w:rPr>
          <w:rFonts w:ascii="Times New Roman" w:hAnsi="Times New Roman"/>
          <w:color w:val="7030A0"/>
          <w:sz w:val="20"/>
          <w:szCs w:val="20"/>
          <w:lang w:val="en-GB"/>
        </w:rPr>
        <w:t xml:space="preserve">initial </w:t>
      </w:r>
      <w:r w:rsidRPr="00C47FF3">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10936ECF" w14:textId="5FD5733C" w:rsidR="002F1699" w:rsidRPr="00C85D0B" w:rsidRDefault="002F1699"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PDSCH, </w:t>
      </w:r>
      <w:r w:rsidR="002E281B" w:rsidRPr="00DB4880">
        <w:rPr>
          <w:rFonts w:ascii="Times New Roman" w:hAnsi="Times New Roman"/>
          <w:color w:val="0070C0"/>
          <w:sz w:val="20"/>
          <w:szCs w:val="20"/>
          <w:lang w:val="en-GB"/>
        </w:rPr>
        <w:t xml:space="preserve">in case of retransmission </w:t>
      </w:r>
      <w:r w:rsidR="002E281B" w:rsidRPr="00AD0286">
        <w:rPr>
          <w:rFonts w:ascii="Times New Roman" w:hAnsi="Times New Roman"/>
          <w:color w:val="0070C0"/>
          <w:sz w:val="20"/>
          <w:szCs w:val="20"/>
          <w:lang w:val="en-GB"/>
        </w:rPr>
        <w:t>regardless with reserved or non-reserved MCS</w:t>
      </w:r>
      <w:r w:rsidR="00095120">
        <w:rPr>
          <w:rFonts w:ascii="Times New Roman" w:hAnsi="Times New Roman"/>
          <w:sz w:val="20"/>
          <w:szCs w:val="20"/>
          <w:lang w:val="en-GB"/>
        </w:rPr>
        <w:t xml:space="preserve">, </w:t>
      </w:r>
      <w:r w:rsidR="00530577" w:rsidRPr="00A66EBE">
        <w:rPr>
          <w:rFonts w:ascii="Times New Roman" w:hAnsi="Times New Roman"/>
          <w:sz w:val="20"/>
          <w:szCs w:val="20"/>
          <w:lang w:val="en-GB"/>
        </w:rPr>
        <w:t xml:space="preserve">the </w:t>
      </w:r>
      <w:r w:rsidR="002E281B" w:rsidRPr="006031E6">
        <w:rPr>
          <w:rFonts w:ascii="Times New Roman" w:hAnsi="Times New Roman"/>
          <w:color w:val="C45911" w:themeColor="accent2" w:themeShade="BF"/>
          <w:sz w:val="20"/>
          <w:szCs w:val="20"/>
          <w:lang w:val="en-GB"/>
        </w:rPr>
        <w:t>actual</w:t>
      </w:r>
      <w:r w:rsidR="00530577" w:rsidRPr="006031E6">
        <w:rPr>
          <w:rFonts w:ascii="Times New Roman" w:hAnsi="Times New Roman"/>
          <w:color w:val="C45911" w:themeColor="accent2" w:themeShade="BF"/>
          <w:sz w:val="20"/>
          <w:szCs w:val="20"/>
          <w:lang w:val="en-GB"/>
        </w:rPr>
        <w:t xml:space="preserve"> </w:t>
      </w:r>
      <w:r w:rsidR="00530577" w:rsidRPr="00A66EBE">
        <w:rPr>
          <w:rFonts w:ascii="Times New Roman" w:hAnsi="Times New Roman"/>
          <w:sz w:val="20"/>
          <w:szCs w:val="20"/>
          <w:lang w:val="en-GB"/>
        </w:rPr>
        <w:t>MCS is used in this determination</w:t>
      </w:r>
      <w:r w:rsidR="00095120">
        <w:rPr>
          <w:rFonts w:ascii="Times New Roman" w:hAnsi="Times New Roman"/>
          <w:sz w:val="20"/>
          <w:szCs w:val="20"/>
          <w:lang w:val="en-GB"/>
        </w:rPr>
        <w:t xml:space="preserve">. </w:t>
      </w:r>
    </w:p>
    <w:p w14:paraId="72017654"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2: </w:t>
      </w:r>
      <w:r>
        <w:rPr>
          <w:rFonts w:ascii="Times New Roman" w:hAnsi="Times New Roman"/>
          <w:sz w:val="20"/>
          <w:szCs w:val="20"/>
          <w:lang w:val="en-GB"/>
        </w:rPr>
        <w:t>Use the MCS of</w:t>
      </w:r>
      <w:r w:rsidRPr="00C85D0B">
        <w:rPr>
          <w:rFonts w:ascii="Times New Roman" w:hAnsi="Times New Roman"/>
          <w:sz w:val="20"/>
          <w:szCs w:val="20"/>
          <w:lang w:val="en-GB"/>
        </w:rPr>
        <w:t xml:space="preserve"> associated CW</w:t>
      </w:r>
      <w:r>
        <w:rPr>
          <w:rFonts w:ascii="Times New Roman" w:hAnsi="Times New Roman"/>
          <w:sz w:val="20"/>
          <w:szCs w:val="20"/>
          <w:lang w:val="en-GB"/>
        </w:rPr>
        <w:t xml:space="preserve"> to</w:t>
      </w:r>
      <w:r w:rsidRPr="00C85D0B">
        <w:rPr>
          <w:rFonts w:ascii="Times New Roman" w:hAnsi="Times New Roman"/>
          <w:sz w:val="20"/>
          <w:szCs w:val="20"/>
          <w:lang w:val="en-GB"/>
        </w:rPr>
        <w:t xml:space="preserve"> determine the PTRS time density.</w:t>
      </w:r>
    </w:p>
    <w:p w14:paraId="3D25765E" w14:textId="77777777" w:rsidR="002F1699" w:rsidRPr="00C47FF3" w:rsidRDefault="002F1699" w:rsidP="002F1699">
      <w:pPr>
        <w:pStyle w:val="ListParagraph"/>
        <w:numPr>
          <w:ilvl w:val="1"/>
          <w:numId w:val="23"/>
        </w:numPr>
        <w:rPr>
          <w:rFonts w:ascii="Times New Roman" w:hAnsi="Times New Roman"/>
          <w:sz w:val="20"/>
          <w:szCs w:val="20"/>
          <w:lang w:val="en-GB"/>
        </w:rPr>
      </w:pPr>
      <w:r w:rsidRPr="00DB4880">
        <w:rPr>
          <w:rFonts w:ascii="Times New Roman" w:hAnsi="Times New Roman"/>
          <w:color w:val="00B050"/>
          <w:sz w:val="20"/>
          <w:szCs w:val="20"/>
          <w:lang w:val="en-GB"/>
        </w:rPr>
        <w:t xml:space="preserve">In case of retransmission with </w:t>
      </w:r>
      <w:r w:rsidRPr="00AD0286">
        <w:rPr>
          <w:rFonts w:ascii="Times New Roman" w:hAnsi="Times New Roman"/>
          <w:color w:val="00B050"/>
          <w:sz w:val="20"/>
          <w:szCs w:val="20"/>
          <w:lang w:val="en-GB"/>
        </w:rPr>
        <w:t>reserved MCS</w:t>
      </w:r>
      <w:r w:rsidRPr="00C47FF3">
        <w:rPr>
          <w:rFonts w:ascii="Times New Roman" w:hAnsi="Times New Roman"/>
          <w:sz w:val="20"/>
          <w:szCs w:val="20"/>
          <w:lang w:val="en-GB"/>
        </w:rPr>
        <w:t xml:space="preserve">, the </w:t>
      </w:r>
      <w:r w:rsidRPr="006031E6">
        <w:rPr>
          <w:rFonts w:ascii="Times New Roman" w:hAnsi="Times New Roman"/>
          <w:color w:val="7030A0"/>
          <w:sz w:val="20"/>
          <w:szCs w:val="20"/>
          <w:lang w:val="en-GB"/>
        </w:rPr>
        <w:t xml:space="preserve">initial </w:t>
      </w:r>
      <w:r w:rsidRPr="00C47FF3">
        <w:rPr>
          <w:rFonts w:ascii="Times New Roman" w:hAnsi="Times New Roman"/>
          <w:sz w:val="20"/>
          <w:szCs w:val="20"/>
          <w:lang w:val="en-GB"/>
        </w:rPr>
        <w:t xml:space="preserve">MCS is used in this determination </w:t>
      </w:r>
    </w:p>
    <w:p w14:paraId="613AC5BE" w14:textId="77777777" w:rsidR="002F1699" w:rsidRPr="00C85D0B" w:rsidRDefault="002F1699" w:rsidP="002F1699">
      <w:pPr>
        <w:pStyle w:val="ListParagraph"/>
        <w:rPr>
          <w:rFonts w:ascii="Times New Roman" w:hAnsi="Times New Roman"/>
          <w:sz w:val="20"/>
          <w:szCs w:val="20"/>
          <w:lang w:val="en-GB"/>
        </w:rPr>
      </w:pPr>
    </w:p>
    <w:p w14:paraId="26C102CF" w14:textId="77777777" w:rsidR="002F1699" w:rsidRDefault="002F1699" w:rsidP="002F1699">
      <w:pPr>
        <w:rPr>
          <w:lang w:val="en-GB"/>
        </w:rPr>
      </w:pPr>
      <w:r>
        <w:rPr>
          <w:lang w:val="en-GB"/>
        </w:rPr>
        <w:t>We want to clarify that RAN1 has common understanding the above two-step approach is the correct interpretation of current spec, because, hypothetically, another approach (</w:t>
      </w:r>
      <w:r w:rsidRPr="00C47FF3">
        <w:rPr>
          <w:b/>
          <w:bCs/>
          <w:lang w:val="en-GB"/>
        </w:rPr>
        <w:t>denote as approach B</w:t>
      </w:r>
      <w:r>
        <w:rPr>
          <w:lang w:val="en-GB"/>
        </w:rPr>
        <w:t xml:space="preserve">) could be the following for single-port PTRS. </w:t>
      </w:r>
    </w:p>
    <w:p w14:paraId="5595918B" w14:textId="77777777" w:rsidR="002F1699" w:rsidRDefault="002F1699" w:rsidP="002F1699">
      <w:pPr>
        <w:rPr>
          <w:lang w:val="en-GB"/>
        </w:rPr>
      </w:pPr>
      <w:r>
        <w:rPr>
          <w:lang w:val="en-GB"/>
        </w:rPr>
        <w:t xml:space="preserve">Approach B: Determine the MCS for PTRS time density first, then determine PTRS to CW association. </w:t>
      </w:r>
    </w:p>
    <w:p w14:paraId="65FD733C"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Step </w:t>
      </w:r>
      <w:r>
        <w:rPr>
          <w:rFonts w:ascii="Times New Roman" w:hAnsi="Times New Roman"/>
          <w:sz w:val="20"/>
          <w:szCs w:val="20"/>
          <w:lang w:val="en-GB"/>
        </w:rPr>
        <w:t>1</w:t>
      </w:r>
      <w:r w:rsidRPr="00C85D0B">
        <w:rPr>
          <w:rFonts w:ascii="Times New Roman" w:hAnsi="Times New Roman"/>
          <w:sz w:val="20"/>
          <w:szCs w:val="20"/>
          <w:lang w:val="en-GB"/>
        </w:rPr>
        <w:t xml:space="preserve">: </w:t>
      </w:r>
      <w:r>
        <w:rPr>
          <w:rFonts w:ascii="Times New Roman" w:hAnsi="Times New Roman"/>
          <w:sz w:val="20"/>
          <w:szCs w:val="20"/>
          <w:lang w:val="en-GB"/>
        </w:rPr>
        <w:t>Determine the MCS for each CW used in next step (step 2)</w:t>
      </w:r>
      <w:r w:rsidRPr="00C85D0B">
        <w:rPr>
          <w:rFonts w:ascii="Times New Roman" w:hAnsi="Times New Roman"/>
          <w:sz w:val="20"/>
          <w:szCs w:val="20"/>
          <w:lang w:val="en-GB"/>
        </w:rPr>
        <w:t>.</w:t>
      </w:r>
    </w:p>
    <w:p w14:paraId="473ABAA9" w14:textId="77777777" w:rsidR="002F1699" w:rsidRPr="00C47FF3" w:rsidRDefault="002F1699" w:rsidP="002F1699">
      <w:pPr>
        <w:pStyle w:val="ListParagraph"/>
        <w:numPr>
          <w:ilvl w:val="1"/>
          <w:numId w:val="23"/>
        </w:numPr>
        <w:rPr>
          <w:rFonts w:ascii="Times New Roman" w:hAnsi="Times New Roman"/>
          <w:sz w:val="20"/>
          <w:szCs w:val="20"/>
          <w:lang w:val="en-GB"/>
        </w:rPr>
      </w:pPr>
      <w:r w:rsidRPr="00DB4880">
        <w:rPr>
          <w:rFonts w:ascii="Times New Roman" w:hAnsi="Times New Roman"/>
          <w:color w:val="00B050"/>
          <w:sz w:val="20"/>
          <w:szCs w:val="20"/>
          <w:lang w:val="en-GB"/>
        </w:rPr>
        <w:t xml:space="preserve">In case of retransmission </w:t>
      </w:r>
      <w:r w:rsidRPr="00AD0286">
        <w:rPr>
          <w:rFonts w:ascii="Times New Roman" w:hAnsi="Times New Roman"/>
          <w:color w:val="00B050"/>
          <w:sz w:val="20"/>
          <w:szCs w:val="20"/>
          <w:lang w:val="en-GB"/>
        </w:rPr>
        <w:t>with reserved MCS</w:t>
      </w:r>
      <w:r w:rsidRPr="00C47FF3">
        <w:rPr>
          <w:rFonts w:ascii="Times New Roman" w:hAnsi="Times New Roman"/>
          <w:sz w:val="20"/>
          <w:szCs w:val="20"/>
          <w:lang w:val="en-GB"/>
        </w:rPr>
        <w:t xml:space="preserve">, the initial MCS is used in this determination </w:t>
      </w:r>
    </w:p>
    <w:p w14:paraId="3317B485" w14:textId="77777777" w:rsidR="002F1699" w:rsidRDefault="002F1699" w:rsidP="002F1699">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Step</w:t>
      </w:r>
      <w:r>
        <w:rPr>
          <w:rFonts w:ascii="Times New Roman" w:hAnsi="Times New Roman"/>
          <w:sz w:val="20"/>
          <w:szCs w:val="20"/>
          <w:lang w:val="en-GB"/>
        </w:rPr>
        <w:t xml:space="preserve"> 2</w:t>
      </w:r>
      <w:r w:rsidRPr="00C85D0B">
        <w:rPr>
          <w:rFonts w:ascii="Times New Roman" w:hAnsi="Times New Roman"/>
          <w:sz w:val="20"/>
          <w:szCs w:val="20"/>
          <w:lang w:val="en-GB"/>
        </w:rPr>
        <w:t xml:space="preserve">: 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2F7524F7" w14:textId="76D07549" w:rsidR="002F1699" w:rsidRDefault="00530577" w:rsidP="002F1699">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PUSCH, </w:t>
      </w:r>
      <w:r w:rsidRPr="00DB4880">
        <w:rPr>
          <w:rFonts w:ascii="Times New Roman" w:hAnsi="Times New Roman"/>
          <w:color w:val="0070C0"/>
          <w:sz w:val="20"/>
          <w:szCs w:val="20"/>
          <w:lang w:val="en-GB"/>
        </w:rPr>
        <w:t>i</w:t>
      </w:r>
      <w:r w:rsidR="002F1699" w:rsidRPr="00DB4880">
        <w:rPr>
          <w:rFonts w:ascii="Times New Roman" w:hAnsi="Times New Roman"/>
          <w:color w:val="0070C0"/>
          <w:sz w:val="20"/>
          <w:szCs w:val="20"/>
          <w:lang w:val="en-GB"/>
        </w:rPr>
        <w:t>n case of retransmission regardless with reserved or non-reserved MCS</w:t>
      </w:r>
      <w:r w:rsidR="002F1699">
        <w:rPr>
          <w:rFonts w:ascii="Times New Roman" w:hAnsi="Times New Roman"/>
          <w:sz w:val="20"/>
          <w:szCs w:val="20"/>
          <w:lang w:val="en-GB"/>
        </w:rPr>
        <w:t xml:space="preserve">, the </w:t>
      </w:r>
      <w:r w:rsidR="002F1699" w:rsidRPr="006031E6">
        <w:rPr>
          <w:rFonts w:ascii="Times New Roman" w:hAnsi="Times New Roman"/>
          <w:color w:val="7030A0"/>
          <w:sz w:val="20"/>
          <w:szCs w:val="20"/>
          <w:lang w:val="en-GB"/>
        </w:rPr>
        <w:t>initial</w:t>
      </w:r>
      <w:r w:rsidR="002F1699" w:rsidRPr="00C47FF3">
        <w:rPr>
          <w:rFonts w:ascii="Times New Roman" w:hAnsi="Times New Roman"/>
          <w:sz w:val="20"/>
          <w:szCs w:val="20"/>
          <w:lang w:val="en-GB"/>
        </w:rPr>
        <w:t xml:space="preserve"> MCS is used in this determination</w:t>
      </w:r>
    </w:p>
    <w:p w14:paraId="00CD8539" w14:textId="6764FBB9" w:rsidR="00095120" w:rsidRPr="002E281B" w:rsidRDefault="002E281B" w:rsidP="002E281B">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For PDSCH, </w:t>
      </w:r>
      <w:r w:rsidRPr="00DB4880">
        <w:rPr>
          <w:rFonts w:ascii="Times New Roman" w:hAnsi="Times New Roman"/>
          <w:color w:val="0070C0"/>
          <w:sz w:val="20"/>
          <w:szCs w:val="20"/>
          <w:lang w:val="en-GB"/>
        </w:rPr>
        <w:t xml:space="preserve">in case of retransmission </w:t>
      </w:r>
      <w:r w:rsidRPr="00AD0286">
        <w:rPr>
          <w:rFonts w:ascii="Times New Roman" w:hAnsi="Times New Roman"/>
          <w:color w:val="0070C0"/>
          <w:sz w:val="20"/>
          <w:szCs w:val="20"/>
          <w:lang w:val="en-GB"/>
        </w:rPr>
        <w:t>regardless with reserved or non-reserved MCS</w:t>
      </w:r>
      <w:r>
        <w:rPr>
          <w:rFonts w:ascii="Times New Roman" w:hAnsi="Times New Roman"/>
          <w:sz w:val="20"/>
          <w:szCs w:val="20"/>
          <w:lang w:val="en-GB"/>
        </w:rPr>
        <w:t xml:space="preserve">, </w:t>
      </w:r>
      <w:r w:rsidRPr="00A66EBE">
        <w:rPr>
          <w:rFonts w:ascii="Times New Roman" w:hAnsi="Times New Roman"/>
          <w:sz w:val="20"/>
          <w:szCs w:val="20"/>
          <w:lang w:val="en-GB"/>
        </w:rPr>
        <w:t xml:space="preserve">the </w:t>
      </w:r>
      <w:r w:rsidRPr="006031E6">
        <w:rPr>
          <w:rFonts w:ascii="Times New Roman" w:hAnsi="Times New Roman"/>
          <w:color w:val="C45911" w:themeColor="accent2" w:themeShade="BF"/>
          <w:sz w:val="20"/>
          <w:szCs w:val="20"/>
          <w:lang w:val="en-GB"/>
        </w:rPr>
        <w:t>actual</w:t>
      </w:r>
      <w:r w:rsidRPr="002E281B">
        <w:rPr>
          <w:rFonts w:ascii="Times New Roman" w:hAnsi="Times New Roman"/>
          <w:color w:val="FF0000"/>
          <w:sz w:val="20"/>
          <w:szCs w:val="20"/>
          <w:lang w:val="en-GB"/>
        </w:rPr>
        <w:t xml:space="preserve"> </w:t>
      </w:r>
      <w:r w:rsidRPr="00A66EBE">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4B89705D" w14:textId="77777777" w:rsidR="00EC0D19" w:rsidRDefault="00EC0D19" w:rsidP="002F1699">
      <w:pPr>
        <w:rPr>
          <w:lang w:val="en-GB"/>
        </w:rPr>
      </w:pPr>
    </w:p>
    <w:p w14:paraId="3F7724D1" w14:textId="55F2D2C4" w:rsidR="006031E6" w:rsidRDefault="00EC0D19" w:rsidP="002F1699">
      <w:pPr>
        <w:rPr>
          <w:lang w:val="en-GB"/>
        </w:rPr>
      </w:pPr>
      <w:r>
        <w:rPr>
          <w:lang w:val="en-GB"/>
        </w:rPr>
        <w:t xml:space="preserve">One could notice the discrepancies of using initial MCS for retransmission, which are highlighted in different colours. </w:t>
      </w:r>
      <w:r w:rsidR="006031E6">
        <w:rPr>
          <w:lang w:val="en-GB"/>
        </w:rPr>
        <w:t>There are two discrepancies:</w:t>
      </w:r>
    </w:p>
    <w:p w14:paraId="0631A696" w14:textId="49494D65" w:rsidR="00E22B8D" w:rsidRPr="00E22B8D" w:rsidRDefault="00E22B8D" w:rsidP="00E22B8D">
      <w:pPr>
        <w:pStyle w:val="ListParagraph"/>
        <w:numPr>
          <w:ilvl w:val="0"/>
          <w:numId w:val="24"/>
        </w:numPr>
        <w:rPr>
          <w:rFonts w:ascii="Times New Roman" w:hAnsi="Times New Roman"/>
          <w:sz w:val="20"/>
          <w:szCs w:val="20"/>
          <w:lang w:val="en-GB"/>
        </w:rPr>
      </w:pPr>
      <w:r w:rsidRPr="00E22B8D">
        <w:rPr>
          <w:rFonts w:ascii="Times New Roman" w:hAnsi="Times New Roman"/>
          <w:sz w:val="20"/>
          <w:szCs w:val="20"/>
          <w:lang w:val="en-GB"/>
        </w:rPr>
        <w:t>Discrepancy 1: DL use</w:t>
      </w:r>
      <w:r w:rsidR="003613D5">
        <w:rPr>
          <w:rFonts w:ascii="Times New Roman" w:hAnsi="Times New Roman"/>
          <w:sz w:val="20"/>
          <w:szCs w:val="20"/>
          <w:lang w:val="en-GB"/>
        </w:rPr>
        <w:t>s</w:t>
      </w:r>
      <w:r w:rsidRPr="00E22B8D">
        <w:rPr>
          <w:rFonts w:ascii="Times New Roman" w:hAnsi="Times New Roman"/>
          <w:sz w:val="20"/>
          <w:szCs w:val="20"/>
          <w:lang w:val="en-GB"/>
        </w:rPr>
        <w:t xml:space="preserve"> actual MCS, while UL use</w:t>
      </w:r>
      <w:r w:rsidR="003613D5">
        <w:rPr>
          <w:rFonts w:ascii="Times New Roman" w:hAnsi="Times New Roman"/>
          <w:sz w:val="20"/>
          <w:szCs w:val="20"/>
          <w:lang w:val="en-GB"/>
        </w:rPr>
        <w:t>s</w:t>
      </w:r>
      <w:r w:rsidRPr="00E22B8D">
        <w:rPr>
          <w:rFonts w:ascii="Times New Roman" w:hAnsi="Times New Roman"/>
          <w:sz w:val="20"/>
          <w:szCs w:val="20"/>
          <w:lang w:val="en-GB"/>
        </w:rPr>
        <w:t xml:space="preserve"> initial MCS</w:t>
      </w:r>
      <w:r w:rsidR="003613D5">
        <w:rPr>
          <w:rFonts w:ascii="Times New Roman" w:hAnsi="Times New Roman"/>
          <w:sz w:val="20"/>
          <w:szCs w:val="20"/>
          <w:lang w:val="en-GB"/>
        </w:rPr>
        <w:t>,</w:t>
      </w:r>
      <w:r w:rsidRPr="00E22B8D">
        <w:rPr>
          <w:rFonts w:ascii="Times New Roman" w:hAnsi="Times New Roman"/>
          <w:sz w:val="20"/>
          <w:szCs w:val="20"/>
          <w:lang w:val="en-GB"/>
        </w:rPr>
        <w:t xml:space="preserve"> for PTRS to CW association determination in retransmission. </w:t>
      </w:r>
      <w:r w:rsidR="00A35FD0">
        <w:rPr>
          <w:rFonts w:ascii="Times New Roman" w:hAnsi="Times New Roman"/>
          <w:sz w:val="20"/>
          <w:szCs w:val="20"/>
          <w:lang w:val="en-GB"/>
        </w:rPr>
        <w:t>D</w:t>
      </w:r>
      <w:r w:rsidRPr="00E22B8D">
        <w:rPr>
          <w:rFonts w:ascii="Times New Roman" w:hAnsi="Times New Roman"/>
          <w:sz w:val="20"/>
          <w:szCs w:val="20"/>
          <w:lang w:val="en-GB"/>
        </w:rPr>
        <w:t xml:space="preserve">etails </w:t>
      </w:r>
      <w:r w:rsidR="00A35FD0">
        <w:rPr>
          <w:rFonts w:ascii="Times New Roman" w:hAnsi="Times New Roman"/>
          <w:sz w:val="20"/>
          <w:szCs w:val="20"/>
          <w:lang w:val="en-GB"/>
        </w:rPr>
        <w:t xml:space="preserve">are provided </w:t>
      </w:r>
      <w:r w:rsidRPr="00E22B8D">
        <w:rPr>
          <w:rFonts w:ascii="Times New Roman" w:hAnsi="Times New Roman"/>
          <w:sz w:val="20"/>
          <w:szCs w:val="20"/>
          <w:lang w:val="en-GB"/>
        </w:rPr>
        <w:t xml:space="preserve">in Section </w:t>
      </w:r>
      <w:r w:rsidRPr="00E22B8D">
        <w:rPr>
          <w:rFonts w:ascii="Times New Roman" w:hAnsi="Times New Roman"/>
          <w:sz w:val="20"/>
          <w:szCs w:val="20"/>
          <w:lang w:val="en-GB"/>
        </w:rPr>
        <w:fldChar w:fldCharType="begin"/>
      </w:r>
      <w:r w:rsidRPr="00E22B8D">
        <w:rPr>
          <w:rFonts w:ascii="Times New Roman" w:hAnsi="Times New Roman"/>
          <w:sz w:val="20"/>
          <w:szCs w:val="20"/>
          <w:lang w:val="en-GB"/>
        </w:rPr>
        <w:instrText xml:space="preserve"> REF _Ref173602538 \r \h  \* MERGEFORMAT </w:instrText>
      </w:r>
      <w:r w:rsidRPr="00E22B8D">
        <w:rPr>
          <w:rFonts w:ascii="Times New Roman" w:hAnsi="Times New Roman"/>
          <w:sz w:val="20"/>
          <w:szCs w:val="20"/>
          <w:lang w:val="en-GB"/>
        </w:rPr>
      </w:r>
      <w:r w:rsidRPr="00E22B8D">
        <w:rPr>
          <w:rFonts w:ascii="Times New Roman" w:hAnsi="Times New Roman"/>
          <w:sz w:val="20"/>
          <w:szCs w:val="20"/>
          <w:lang w:val="en-GB"/>
        </w:rPr>
        <w:fldChar w:fldCharType="separate"/>
      </w:r>
      <w:r w:rsidRPr="00E22B8D">
        <w:rPr>
          <w:rFonts w:ascii="Times New Roman" w:hAnsi="Times New Roman"/>
          <w:sz w:val="20"/>
          <w:szCs w:val="20"/>
          <w:lang w:val="en-GB"/>
        </w:rPr>
        <w:t>4</w:t>
      </w:r>
      <w:r w:rsidRPr="00E22B8D">
        <w:rPr>
          <w:rFonts w:ascii="Times New Roman" w:hAnsi="Times New Roman"/>
          <w:sz w:val="20"/>
          <w:szCs w:val="20"/>
          <w:lang w:val="en-GB"/>
        </w:rPr>
        <w:fldChar w:fldCharType="end"/>
      </w:r>
      <w:r w:rsidR="00A35FD0">
        <w:rPr>
          <w:rFonts w:ascii="Times New Roman" w:hAnsi="Times New Roman"/>
          <w:sz w:val="20"/>
          <w:szCs w:val="20"/>
          <w:lang w:val="en-GB"/>
        </w:rPr>
        <w:t>.</w:t>
      </w:r>
    </w:p>
    <w:p w14:paraId="2CD9AB2D" w14:textId="125ECDB6" w:rsidR="006031E6" w:rsidRPr="00E22B8D" w:rsidRDefault="00E22B8D" w:rsidP="002F1699">
      <w:pPr>
        <w:pStyle w:val="ListParagraph"/>
        <w:numPr>
          <w:ilvl w:val="0"/>
          <w:numId w:val="24"/>
        </w:numPr>
        <w:rPr>
          <w:rFonts w:ascii="Times New Roman" w:hAnsi="Times New Roman"/>
          <w:sz w:val="20"/>
          <w:szCs w:val="20"/>
          <w:lang w:val="en-GB"/>
        </w:rPr>
      </w:pPr>
      <w:r w:rsidRPr="00E22B8D">
        <w:rPr>
          <w:rFonts w:ascii="Times New Roman" w:hAnsi="Times New Roman"/>
          <w:sz w:val="20"/>
          <w:szCs w:val="20"/>
          <w:lang w:val="en-GB"/>
        </w:rPr>
        <w:lastRenderedPageBreak/>
        <w:t xml:space="preserve">Discrepancy 2: the conditions to use initial MCS are different between PTRS to CW association and PTRS time density determination.  </w:t>
      </w:r>
      <w:r w:rsidR="00A35FD0">
        <w:rPr>
          <w:rFonts w:ascii="Times New Roman" w:hAnsi="Times New Roman"/>
          <w:sz w:val="20"/>
          <w:szCs w:val="20"/>
          <w:lang w:val="en-GB"/>
        </w:rPr>
        <w:t>D</w:t>
      </w:r>
      <w:r w:rsidR="00A35FD0" w:rsidRPr="00E22B8D">
        <w:rPr>
          <w:rFonts w:ascii="Times New Roman" w:hAnsi="Times New Roman"/>
          <w:sz w:val="20"/>
          <w:szCs w:val="20"/>
          <w:lang w:val="en-GB"/>
        </w:rPr>
        <w:t xml:space="preserve">etails </w:t>
      </w:r>
      <w:r w:rsidR="00A35FD0">
        <w:rPr>
          <w:rFonts w:ascii="Times New Roman" w:hAnsi="Times New Roman"/>
          <w:sz w:val="20"/>
          <w:szCs w:val="20"/>
          <w:lang w:val="en-GB"/>
        </w:rPr>
        <w:t xml:space="preserve">are provided </w:t>
      </w:r>
      <w:r w:rsidRPr="00E22B8D">
        <w:rPr>
          <w:rFonts w:ascii="Times New Roman" w:hAnsi="Times New Roman"/>
          <w:sz w:val="20"/>
          <w:szCs w:val="20"/>
          <w:lang w:val="en-GB"/>
        </w:rPr>
        <w:t xml:space="preserve">in Section </w:t>
      </w:r>
      <w:r w:rsidRPr="00E22B8D">
        <w:rPr>
          <w:rFonts w:ascii="Times New Roman" w:hAnsi="Times New Roman"/>
          <w:sz w:val="20"/>
          <w:szCs w:val="20"/>
          <w:lang w:val="en-GB"/>
        </w:rPr>
        <w:fldChar w:fldCharType="begin"/>
      </w:r>
      <w:r w:rsidRPr="00E22B8D">
        <w:rPr>
          <w:rFonts w:ascii="Times New Roman" w:hAnsi="Times New Roman"/>
          <w:sz w:val="20"/>
          <w:szCs w:val="20"/>
          <w:lang w:val="en-GB"/>
        </w:rPr>
        <w:instrText xml:space="preserve"> REF _Ref173602528 \r \h  \* MERGEFORMAT </w:instrText>
      </w:r>
      <w:r w:rsidRPr="00E22B8D">
        <w:rPr>
          <w:rFonts w:ascii="Times New Roman" w:hAnsi="Times New Roman"/>
          <w:sz w:val="20"/>
          <w:szCs w:val="20"/>
          <w:lang w:val="en-GB"/>
        </w:rPr>
      </w:r>
      <w:r w:rsidRPr="00E22B8D">
        <w:rPr>
          <w:rFonts w:ascii="Times New Roman" w:hAnsi="Times New Roman"/>
          <w:sz w:val="20"/>
          <w:szCs w:val="20"/>
          <w:lang w:val="en-GB"/>
        </w:rPr>
        <w:fldChar w:fldCharType="separate"/>
      </w:r>
      <w:r w:rsidRPr="00E22B8D">
        <w:rPr>
          <w:rFonts w:ascii="Times New Roman" w:hAnsi="Times New Roman"/>
          <w:sz w:val="20"/>
          <w:szCs w:val="20"/>
          <w:lang w:val="en-GB"/>
        </w:rPr>
        <w:t>3</w:t>
      </w:r>
      <w:r w:rsidRPr="00E22B8D">
        <w:rPr>
          <w:rFonts w:ascii="Times New Roman" w:hAnsi="Times New Roman"/>
          <w:sz w:val="20"/>
          <w:szCs w:val="20"/>
          <w:lang w:val="en-GB"/>
        </w:rPr>
        <w:fldChar w:fldCharType="end"/>
      </w:r>
      <w:r w:rsidRPr="00E22B8D">
        <w:rPr>
          <w:rFonts w:ascii="Times New Roman" w:hAnsi="Times New Roman"/>
          <w:sz w:val="20"/>
          <w:szCs w:val="20"/>
          <w:lang w:val="en-GB"/>
        </w:rPr>
        <w:t xml:space="preserve">. </w:t>
      </w:r>
    </w:p>
    <w:p w14:paraId="79DE0AC6" w14:textId="58CC33DA" w:rsidR="002F1699" w:rsidRPr="00C85D0B" w:rsidRDefault="00EC0D19" w:rsidP="002F1699">
      <w:pPr>
        <w:rPr>
          <w:lang w:val="en-GB"/>
        </w:rPr>
      </w:pPr>
      <w:r>
        <w:rPr>
          <w:lang w:val="en-GB"/>
        </w:rPr>
        <w:t>Due to these discrepancies, i</w:t>
      </w:r>
      <w:r w:rsidR="002F1699">
        <w:rPr>
          <w:lang w:val="en-GB"/>
        </w:rPr>
        <w:t xml:space="preserve">t is identified </w:t>
      </w:r>
      <w:r w:rsidR="002F1699">
        <w:t xml:space="preserve">that in some corner cases of retransmission, approach A and B would </w:t>
      </w:r>
      <w:r w:rsidR="000906DC">
        <w:t>lead to different UE behavior</w:t>
      </w:r>
      <w:r w:rsidR="00275B6E">
        <w:t>.</w:t>
      </w:r>
      <w:r w:rsidR="002F1699">
        <w:t xml:space="preserve"> </w:t>
      </w:r>
      <w:r w:rsidR="00275B6E">
        <w:t xml:space="preserve">In the following </w:t>
      </w:r>
      <w:r w:rsidR="002F1699">
        <w:t>example</w:t>
      </w:r>
      <w:r w:rsidR="00275B6E">
        <w:t>, for</w:t>
      </w:r>
      <w:r w:rsidR="00095120">
        <w:t xml:space="preserve"> PUSCH retransmission</w:t>
      </w:r>
      <w:r>
        <w:t>,</w:t>
      </w:r>
      <w:r w:rsidR="002F1699">
        <w:t xml:space="preserve"> Approach A first determines PTRS associates with CW1 for in the retransmission. Then it follows current specification to use initial MCS 21 because the CW1 retransmission is with reserved MCS 31. Approach B picks a larger MCS between two CWs. For CW0, it is retransmission but not with reserved MCS. Therefore, Approach B thinks MCS 22 is with CW0. For CW1, it is retransmission and with reserved MCS. Therefore, Approach B think MCS 21 is with CW1. Comparing CW0 with MCS 22 and CW1 with MCS 21, approach B pick larger MCS as 22 to decide MCS density.  </w:t>
      </w:r>
    </w:p>
    <w:tbl>
      <w:tblPr>
        <w:tblStyle w:val="TableGrid"/>
        <w:tblW w:w="0" w:type="auto"/>
        <w:tblLook w:val="04A0" w:firstRow="1" w:lastRow="0" w:firstColumn="1" w:lastColumn="0" w:noHBand="0" w:noVBand="1"/>
      </w:tblPr>
      <w:tblGrid>
        <w:gridCol w:w="1992"/>
        <w:gridCol w:w="793"/>
        <w:gridCol w:w="810"/>
        <w:gridCol w:w="4374"/>
        <w:gridCol w:w="1993"/>
      </w:tblGrid>
      <w:tr w:rsidR="002F1699" w14:paraId="330F1CFD" w14:textId="77777777" w:rsidTr="0020757C">
        <w:tc>
          <w:tcPr>
            <w:tcW w:w="1992" w:type="dxa"/>
          </w:tcPr>
          <w:p w14:paraId="565044EA" w14:textId="77777777" w:rsidR="002F1699" w:rsidRDefault="002F1699" w:rsidP="0020757C">
            <w:pPr>
              <w:spacing w:before="0" w:after="0"/>
            </w:pPr>
            <w:bookmarkStart w:id="8" w:name="_Hlk175027298"/>
          </w:p>
        </w:tc>
        <w:tc>
          <w:tcPr>
            <w:tcW w:w="793" w:type="dxa"/>
          </w:tcPr>
          <w:p w14:paraId="6070AFEE" w14:textId="77777777" w:rsidR="002F1699" w:rsidRDefault="002F1699" w:rsidP="0020757C">
            <w:pPr>
              <w:spacing w:before="0" w:after="0"/>
            </w:pPr>
            <w:r>
              <w:t>CW0</w:t>
            </w:r>
          </w:p>
        </w:tc>
        <w:tc>
          <w:tcPr>
            <w:tcW w:w="810" w:type="dxa"/>
          </w:tcPr>
          <w:p w14:paraId="5E1A1F04" w14:textId="77777777" w:rsidR="002F1699" w:rsidRDefault="002F1699" w:rsidP="0020757C">
            <w:pPr>
              <w:spacing w:before="0" w:after="0"/>
            </w:pPr>
            <w:r>
              <w:t>CW1</w:t>
            </w:r>
          </w:p>
        </w:tc>
        <w:tc>
          <w:tcPr>
            <w:tcW w:w="4374" w:type="dxa"/>
          </w:tcPr>
          <w:p w14:paraId="2B24C953" w14:textId="77777777" w:rsidR="002F1699" w:rsidRDefault="002F1699" w:rsidP="0020757C">
            <w:pPr>
              <w:spacing w:before="0" w:after="0"/>
            </w:pPr>
            <w:r>
              <w:t>Time density</w:t>
            </w:r>
          </w:p>
        </w:tc>
        <w:tc>
          <w:tcPr>
            <w:tcW w:w="1993" w:type="dxa"/>
          </w:tcPr>
          <w:p w14:paraId="3D4C4C12" w14:textId="77777777" w:rsidR="002F1699" w:rsidRDefault="002F1699" w:rsidP="0020757C">
            <w:pPr>
              <w:spacing w:before="0" w:after="0"/>
            </w:pPr>
            <w:r>
              <w:t>PTRS association</w:t>
            </w:r>
          </w:p>
        </w:tc>
      </w:tr>
      <w:tr w:rsidR="002F1699" w14:paraId="2B2FB23E" w14:textId="77777777" w:rsidTr="0020757C">
        <w:tc>
          <w:tcPr>
            <w:tcW w:w="1992" w:type="dxa"/>
          </w:tcPr>
          <w:p w14:paraId="65D7F691" w14:textId="09135F95" w:rsidR="002F1699" w:rsidRDefault="002F1699" w:rsidP="0020757C">
            <w:pPr>
              <w:spacing w:before="0" w:after="0"/>
            </w:pPr>
            <w:r>
              <w:t xml:space="preserve">Initial </w:t>
            </w:r>
            <w:r w:rsidR="00095120">
              <w:t xml:space="preserve">PUSCH </w:t>
            </w:r>
            <w:r>
              <w:t>transmission MCS</w:t>
            </w:r>
          </w:p>
        </w:tc>
        <w:tc>
          <w:tcPr>
            <w:tcW w:w="793" w:type="dxa"/>
          </w:tcPr>
          <w:p w14:paraId="291AFEA8" w14:textId="77777777" w:rsidR="002F1699" w:rsidRDefault="002F1699" w:rsidP="0020757C">
            <w:pPr>
              <w:spacing w:before="0" w:after="0"/>
            </w:pPr>
            <w:r>
              <w:t>20</w:t>
            </w:r>
          </w:p>
        </w:tc>
        <w:tc>
          <w:tcPr>
            <w:tcW w:w="810" w:type="dxa"/>
          </w:tcPr>
          <w:p w14:paraId="0BA82EAD" w14:textId="77777777" w:rsidR="002F1699" w:rsidRDefault="002F1699" w:rsidP="0020757C">
            <w:pPr>
              <w:spacing w:before="0" w:after="0"/>
            </w:pPr>
            <w:r>
              <w:t>21</w:t>
            </w:r>
          </w:p>
        </w:tc>
        <w:tc>
          <w:tcPr>
            <w:tcW w:w="4374" w:type="dxa"/>
          </w:tcPr>
          <w:p w14:paraId="4E136CCD" w14:textId="77777777" w:rsidR="002F1699" w:rsidRDefault="002F1699" w:rsidP="0020757C">
            <w:pPr>
              <w:spacing w:before="0" w:after="0"/>
            </w:pPr>
            <w:r>
              <w:t>CW1 MCS 21</w:t>
            </w:r>
          </w:p>
        </w:tc>
        <w:tc>
          <w:tcPr>
            <w:tcW w:w="1993" w:type="dxa"/>
          </w:tcPr>
          <w:p w14:paraId="5A41D906" w14:textId="77777777" w:rsidR="002F1699" w:rsidRDefault="002F1699" w:rsidP="0020757C">
            <w:pPr>
              <w:spacing w:before="0" w:after="0"/>
            </w:pPr>
            <w:r>
              <w:t>CW1</w:t>
            </w:r>
          </w:p>
        </w:tc>
      </w:tr>
      <w:tr w:rsidR="002F1699" w14:paraId="2B7BCBB8" w14:textId="77777777" w:rsidTr="0020757C">
        <w:trPr>
          <w:trHeight w:val="939"/>
        </w:trPr>
        <w:tc>
          <w:tcPr>
            <w:tcW w:w="1992" w:type="dxa"/>
          </w:tcPr>
          <w:p w14:paraId="5FD5C00D" w14:textId="1DC9403B" w:rsidR="002F1699" w:rsidRDefault="002F1699" w:rsidP="0020757C">
            <w:pPr>
              <w:spacing w:before="0" w:after="0"/>
            </w:pPr>
            <w:proofErr w:type="spellStart"/>
            <w:r>
              <w:t>ReTx</w:t>
            </w:r>
            <w:proofErr w:type="spellEnd"/>
            <w:r>
              <w:t xml:space="preserve"> </w:t>
            </w:r>
            <w:r w:rsidR="00095120">
              <w:t xml:space="preserve">PUSCH </w:t>
            </w:r>
            <w:r>
              <w:t>MCS</w:t>
            </w:r>
          </w:p>
        </w:tc>
        <w:tc>
          <w:tcPr>
            <w:tcW w:w="793" w:type="dxa"/>
          </w:tcPr>
          <w:p w14:paraId="26359029" w14:textId="77777777" w:rsidR="002F1699" w:rsidRDefault="002F1699" w:rsidP="0020757C">
            <w:pPr>
              <w:spacing w:before="0" w:after="0"/>
            </w:pPr>
            <w:r>
              <w:t>22</w:t>
            </w:r>
          </w:p>
        </w:tc>
        <w:tc>
          <w:tcPr>
            <w:tcW w:w="810" w:type="dxa"/>
          </w:tcPr>
          <w:p w14:paraId="6FE83BC6" w14:textId="2EFDC15A" w:rsidR="002F1699" w:rsidRDefault="00E82573" w:rsidP="0020757C">
            <w:pPr>
              <w:spacing w:before="0" w:after="0"/>
            </w:pPr>
            <w:r>
              <w:t>3</w:t>
            </w:r>
            <w:r w:rsidR="002F1699">
              <w:t>1</w:t>
            </w:r>
          </w:p>
        </w:tc>
        <w:tc>
          <w:tcPr>
            <w:tcW w:w="4374" w:type="dxa"/>
          </w:tcPr>
          <w:p w14:paraId="3B4A14B0" w14:textId="77777777" w:rsidR="002F1699" w:rsidRDefault="002F1699" w:rsidP="0020757C">
            <w:pPr>
              <w:spacing w:before="0" w:after="0"/>
            </w:pPr>
            <w:r>
              <w:t>Approach A: Use CW1 initial MCS 21 to decide PTRS time density</w:t>
            </w:r>
          </w:p>
          <w:p w14:paraId="24088439" w14:textId="77777777" w:rsidR="002F1699" w:rsidRDefault="002F1699" w:rsidP="0020757C">
            <w:pPr>
              <w:spacing w:before="0" w:after="0"/>
            </w:pPr>
            <w:r>
              <w:t xml:space="preserve">Approach B: Use CW0 </w:t>
            </w:r>
            <w:proofErr w:type="spellStart"/>
            <w:r>
              <w:t>ReTx</w:t>
            </w:r>
            <w:proofErr w:type="spellEnd"/>
            <w:r>
              <w:t xml:space="preserve"> MCS 22 to decide PTRS time density</w:t>
            </w:r>
          </w:p>
        </w:tc>
        <w:tc>
          <w:tcPr>
            <w:tcW w:w="1993" w:type="dxa"/>
          </w:tcPr>
          <w:p w14:paraId="75C541D7" w14:textId="77777777" w:rsidR="002F1699" w:rsidRDefault="002F1699" w:rsidP="0020757C">
            <w:pPr>
              <w:spacing w:before="0" w:after="0"/>
            </w:pPr>
            <w:r>
              <w:t>CW1</w:t>
            </w:r>
          </w:p>
        </w:tc>
      </w:tr>
      <w:bookmarkEnd w:id="8"/>
    </w:tbl>
    <w:p w14:paraId="47431A00" w14:textId="77777777" w:rsidR="002F1699" w:rsidRDefault="002F1699" w:rsidP="002F1699">
      <w:pPr>
        <w:rPr>
          <w:lang w:val="en-GB"/>
        </w:rPr>
      </w:pPr>
    </w:p>
    <w:p w14:paraId="744948C4" w14:textId="782504DE" w:rsidR="002F1699" w:rsidRDefault="00391CE0" w:rsidP="002F1699">
      <w:pPr>
        <w:rPr>
          <w:lang w:val="en-GB"/>
        </w:rPr>
      </w:pPr>
      <w:r>
        <w:rPr>
          <w:noProof/>
        </w:rPr>
        <mc:AlternateContent>
          <mc:Choice Requires="wps">
            <w:drawing>
              <wp:anchor distT="45720" distB="45720" distL="114300" distR="114300" simplePos="0" relativeHeight="251691008" behindDoc="0" locked="0" layoutInCell="1" allowOverlap="1" wp14:anchorId="4827B16F" wp14:editId="4F345A0F">
                <wp:simplePos x="0" y="0"/>
                <wp:positionH relativeFrom="margin">
                  <wp:align>left</wp:align>
                </wp:positionH>
                <wp:positionV relativeFrom="paragraph">
                  <wp:posOffset>4030980</wp:posOffset>
                </wp:positionV>
                <wp:extent cx="6362700" cy="699135"/>
                <wp:effectExtent l="0" t="0" r="19050" b="24765"/>
                <wp:wrapSquare wrapText="bothSides"/>
                <wp:docPr id="17833945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699135"/>
                        </a:xfrm>
                        <a:prstGeom prst="rect">
                          <a:avLst/>
                        </a:prstGeom>
                        <a:solidFill>
                          <a:srgbClr val="FFFFFF"/>
                        </a:solidFill>
                        <a:ln w="9525">
                          <a:solidFill>
                            <a:srgbClr val="000000"/>
                          </a:solidFill>
                          <a:miter lim="800000"/>
                          <a:headEnd/>
                          <a:tailEnd/>
                        </a:ln>
                      </wps:spPr>
                      <wps:txbx>
                        <w:txbxContent>
                          <w:p w14:paraId="10BA487A"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w:t>
                            </w:r>
                            <w:r w:rsidRPr="000B60DA">
                              <w:rPr>
                                <w:color w:val="00B050"/>
                              </w:rPr>
                              <w:t>the MCS for PT-RS time-density determination is obtained from the DCI for the same transport block in the initial transmission, which is smaller than or equal to V.</w:t>
                            </w:r>
                          </w:p>
                          <w:p w14:paraId="557B3C85"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7B16F" id="_x0000_t202" coordsize="21600,21600" o:spt="202" path="m,l,21600r21600,l21600,xe">
                <v:stroke joinstyle="miter"/>
                <v:path gradientshapeok="t" o:connecttype="rect"/>
              </v:shapetype>
              <v:shape id="Text Box 2" o:spid="_x0000_s1026" type="#_x0000_t202" style="position:absolute;margin-left:0;margin-top:317.4pt;width:501pt;height:55.0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">
                <v:textbox>
                  <w:txbxContent>
                    <w:p w14:paraId="10BA487A"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w:t>
                      </w:r>
                      <w:r w:rsidRPr="000B60DA">
                        <w:rPr>
                          <w:color w:val="00B050"/>
                        </w:rPr>
                        <w:t>the MCS for PT-RS time-density determination is obtained from the DCI for the same transport block in the initial transmission, which is smaller than or equal to V.</w:t>
                      </w:r>
                    </w:p>
                    <w:p w14:paraId="557B3C85" w14:textId="77777777" w:rsidR="002F1699" w:rsidRDefault="002F1699" w:rsidP="002F1699"/>
                  </w:txbxContent>
                </v:textbox>
                <w10:wrap type="square" anchorx="margin"/>
              </v:shape>
            </w:pict>
          </mc:Fallback>
        </mc:AlternateContent>
      </w:r>
      <w:r w:rsidRPr="000B60DA">
        <w:rPr>
          <w:noProof/>
          <w:lang w:val="en-GB"/>
        </w:rPr>
        <mc:AlternateContent>
          <mc:Choice Requires="wps">
            <w:drawing>
              <wp:anchor distT="45720" distB="45720" distL="114300" distR="114300" simplePos="0" relativeHeight="251689984" behindDoc="0" locked="0" layoutInCell="1" allowOverlap="1" wp14:anchorId="5C15FEC0" wp14:editId="221B7EC0">
                <wp:simplePos x="0" y="0"/>
                <wp:positionH relativeFrom="margin">
                  <wp:align>right</wp:align>
                </wp:positionH>
                <wp:positionV relativeFrom="paragraph">
                  <wp:posOffset>802640</wp:posOffset>
                </wp:positionV>
                <wp:extent cx="6311900" cy="3043555"/>
                <wp:effectExtent l="0" t="0" r="12700" b="23495"/>
                <wp:wrapSquare wrapText="bothSides"/>
                <wp:docPr id="2857277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3044142"/>
                        </a:xfrm>
                        <a:prstGeom prst="rect">
                          <a:avLst/>
                        </a:prstGeom>
                        <a:solidFill>
                          <a:srgbClr val="FFFFFF"/>
                        </a:solidFill>
                        <a:ln w="9525">
                          <a:solidFill>
                            <a:srgbClr val="000000"/>
                          </a:solidFill>
                          <a:miter lim="800000"/>
                          <a:headEnd/>
                          <a:tailEnd/>
                        </a:ln>
                      </wps:spPr>
                      <wps:txbx>
                        <w:txbxContent>
                          <w:p w14:paraId="73CDB01A" w14:textId="77777777" w:rsidR="002F1699" w:rsidRPr="0048482F" w:rsidRDefault="002F1699" w:rsidP="002F1699">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4E9C3F7" w14:textId="77777777" w:rsidR="002F1699" w:rsidRPr="00B275F8" w:rsidRDefault="002F1699" w:rsidP="002F1699">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70FB193" w14:textId="77777777" w:rsidR="002F1699" w:rsidRDefault="002F1699" w:rsidP="002F1699">
                            <w:pPr>
                              <w:pStyle w:val="B1"/>
                            </w:pPr>
                            <w:r>
                              <w:t>-</w:t>
                            </w:r>
                            <w:r>
                              <w:tab/>
                            </w:r>
                            <w:r w:rsidRPr="0048482F">
                              <w:t xml:space="preserve">if </w:t>
                            </w:r>
                            <w:r>
                              <w:rPr>
                                <w:lang w:val="en-GB"/>
                              </w:rPr>
                              <w:t>either or both</w:t>
                            </w:r>
                            <w:r w:rsidRPr="0048482F">
                              <w:t xml:space="preserve"> higher layer parameters </w:t>
                            </w:r>
                            <w:proofErr w:type="spellStart"/>
                            <w:r w:rsidRPr="00236CB5">
                              <w:rPr>
                                <w:i/>
                              </w:rPr>
                              <w:t>timeDensity</w:t>
                            </w:r>
                            <w:proofErr w:type="spellEnd"/>
                            <w:r w:rsidRPr="00236CB5">
                              <w:t xml:space="preserve"> </w:t>
                            </w:r>
                            <w:r w:rsidRPr="005C2768">
                              <w:rPr>
                                <w:lang w:val="en-GB"/>
                              </w:rPr>
                              <w:t>and</w:t>
                            </w:r>
                            <w:r>
                              <w:rPr>
                                <w:lang w:val="en-GB"/>
                              </w:rPr>
                              <w:t>/or</w:t>
                            </w:r>
                            <w:r w:rsidRPr="005C2768">
                              <w:rPr>
                                <w:lang w:val="en-GB"/>
                              </w:rPr>
                              <w:t xml:space="preserve"> </w:t>
                            </w:r>
                            <w:proofErr w:type="spellStart"/>
                            <w:r w:rsidRPr="005C2768">
                              <w:rPr>
                                <w:i/>
                              </w:rPr>
                              <w:t>frequencyDensity</w:t>
                            </w:r>
                            <w:proofErr w:type="spellEnd"/>
                            <w:r w:rsidRPr="00236CB5">
                              <w:rPr>
                                <w:lang w:val="en-GB"/>
                              </w:rPr>
                              <w:t xml:space="preserve"> </w:t>
                            </w:r>
                            <w:r>
                              <w:rPr>
                                <w:lang w:val="en-GB"/>
                              </w:rPr>
                              <w:t>in</w:t>
                            </w:r>
                            <w:r w:rsidRPr="00236CB5">
                              <w:rPr>
                                <w:lang w:val="en-GB"/>
                              </w:rPr>
                              <w:t xml:space="preserve"> </w:t>
                            </w:r>
                            <w:r w:rsidRPr="00236CB5">
                              <w:rPr>
                                <w:i/>
                                <w:lang w:val="en-GB"/>
                              </w:rPr>
                              <w:t>PTRS-</w:t>
                            </w:r>
                            <w:proofErr w:type="spellStart"/>
                            <w:r w:rsidRPr="00236CB5">
                              <w:rPr>
                                <w:i/>
                                <w:lang w:val="en-GB"/>
                              </w:rPr>
                              <w:t>UplinkConfig</w:t>
                            </w:r>
                            <w:proofErr w:type="spellEnd"/>
                            <w:r w:rsidRPr="00236CB5">
                              <w:rPr>
                                <w:lang w:val="en-GB"/>
                              </w:rPr>
                              <w:t xml:space="preserve"> </w:t>
                            </w:r>
                            <w:r w:rsidRPr="0048482F">
                              <w:t xml:space="preserve">are configured, </w:t>
                            </w:r>
                            <w:r w:rsidRPr="000B60DA">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sidRPr="000B60DA">
                              <w:rPr>
                                <w:color w:val="00B0F0"/>
                                <w:lang w:val="en-GB"/>
                              </w:rPr>
                              <w:t>, respectively</w:t>
                            </w:r>
                            <w:r w:rsidRPr="000B60DA">
                              <w:rPr>
                                <w:color w:val="00B0F0"/>
                              </w:rPr>
                              <w:t xml:space="preserve">, </w:t>
                            </w:r>
                          </w:p>
                          <w:p w14:paraId="001C1BE3" w14:textId="77777777" w:rsidR="002F1699" w:rsidRDefault="002F1699" w:rsidP="002F1699">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16691E1" w14:textId="77777777" w:rsidR="002F1699" w:rsidRPr="00C86597" w:rsidRDefault="002F1699" w:rsidP="002F1699">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66F74A57" w14:textId="77777777" w:rsidR="002F1699" w:rsidRPr="00B37DC1" w:rsidRDefault="002F1699" w:rsidP="002F1699">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7EBDF85" w14:textId="77777777" w:rsidR="002F1699" w:rsidRDefault="002F1699" w:rsidP="002F1699">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5FEC0" id="_x0000_s1027" type="#_x0000_t202" style="position:absolute;margin-left:445.8pt;margin-top:63.2pt;width:497pt;height:239.6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">
                <v:textbox>
                  <w:txbxContent>
                    <w:p w14:paraId="73CDB01A" w14:textId="77777777" w:rsidR="002F1699" w:rsidRPr="0048482F" w:rsidRDefault="002F1699" w:rsidP="002F1699">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4E9C3F7" w14:textId="77777777" w:rsidR="002F1699" w:rsidRPr="00B275F8" w:rsidRDefault="002F1699" w:rsidP="002F1699">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70FB193" w14:textId="77777777" w:rsidR="002F1699" w:rsidRDefault="002F1699" w:rsidP="002F1699">
                      <w:pPr>
                        <w:pStyle w:val="B1"/>
                      </w:pPr>
                      <w:r>
                        <w:t>-</w:t>
                      </w:r>
                      <w:r>
                        <w:tab/>
                      </w:r>
                      <w:r w:rsidRPr="0048482F">
                        <w:t xml:space="preserve">if </w:t>
                      </w:r>
                      <w:r>
                        <w:rPr>
                          <w:lang w:val="en-GB"/>
                        </w:rPr>
                        <w:t>either or both</w:t>
                      </w:r>
                      <w:r w:rsidRPr="0048482F">
                        <w:t xml:space="preserve"> higher layer parameters </w:t>
                      </w:r>
                      <w:proofErr w:type="spellStart"/>
                      <w:r w:rsidRPr="00236CB5">
                        <w:rPr>
                          <w:i/>
                        </w:rPr>
                        <w:t>timeDensity</w:t>
                      </w:r>
                      <w:proofErr w:type="spellEnd"/>
                      <w:r w:rsidRPr="00236CB5">
                        <w:t xml:space="preserve"> </w:t>
                      </w:r>
                      <w:r w:rsidRPr="005C2768">
                        <w:rPr>
                          <w:lang w:val="en-GB"/>
                        </w:rPr>
                        <w:t>and</w:t>
                      </w:r>
                      <w:r>
                        <w:rPr>
                          <w:lang w:val="en-GB"/>
                        </w:rPr>
                        <w:t>/or</w:t>
                      </w:r>
                      <w:r w:rsidRPr="005C2768">
                        <w:rPr>
                          <w:lang w:val="en-GB"/>
                        </w:rPr>
                        <w:t xml:space="preserve"> </w:t>
                      </w:r>
                      <w:proofErr w:type="spellStart"/>
                      <w:r w:rsidRPr="005C2768">
                        <w:rPr>
                          <w:i/>
                        </w:rPr>
                        <w:t>frequencyDensity</w:t>
                      </w:r>
                      <w:proofErr w:type="spellEnd"/>
                      <w:r w:rsidRPr="00236CB5">
                        <w:rPr>
                          <w:lang w:val="en-GB"/>
                        </w:rPr>
                        <w:t xml:space="preserve"> </w:t>
                      </w:r>
                      <w:r>
                        <w:rPr>
                          <w:lang w:val="en-GB"/>
                        </w:rPr>
                        <w:t>in</w:t>
                      </w:r>
                      <w:r w:rsidRPr="00236CB5">
                        <w:rPr>
                          <w:lang w:val="en-GB"/>
                        </w:rPr>
                        <w:t xml:space="preserve"> </w:t>
                      </w:r>
                      <w:r w:rsidRPr="00236CB5">
                        <w:rPr>
                          <w:i/>
                          <w:lang w:val="en-GB"/>
                        </w:rPr>
                        <w:t>PTRS-</w:t>
                      </w:r>
                      <w:proofErr w:type="spellStart"/>
                      <w:r w:rsidRPr="00236CB5">
                        <w:rPr>
                          <w:i/>
                          <w:lang w:val="en-GB"/>
                        </w:rPr>
                        <w:t>UplinkConfig</w:t>
                      </w:r>
                      <w:proofErr w:type="spellEnd"/>
                      <w:r w:rsidRPr="00236CB5">
                        <w:rPr>
                          <w:lang w:val="en-GB"/>
                        </w:rPr>
                        <w:t xml:space="preserve"> </w:t>
                      </w:r>
                      <w:r w:rsidRPr="0048482F">
                        <w:t xml:space="preserve">are configured, </w:t>
                      </w:r>
                      <w:r w:rsidRPr="000B60DA">
                        <w:rPr>
                          <w:color w:val="00B0F0"/>
                        </w:rPr>
                        <w:t>the UE shall assume the PT-RS antenna ports' presence and pattern are a function of the corresponding scheduled MCS of the codeword associated with the PT-RS and scheduled bandwidth in a corresponding bandwidth part as shown in Table 6.2.3.1-1 and Table 6.2.3.1-2</w:t>
                      </w:r>
                      <w:r w:rsidRPr="000B60DA">
                        <w:rPr>
                          <w:color w:val="00B0F0"/>
                          <w:lang w:val="en-GB"/>
                        </w:rPr>
                        <w:t>, respectively</w:t>
                      </w:r>
                      <w:r w:rsidRPr="000B60DA">
                        <w:rPr>
                          <w:color w:val="00B0F0"/>
                        </w:rPr>
                        <w:t xml:space="preserve">, </w:t>
                      </w:r>
                    </w:p>
                    <w:p w14:paraId="001C1BE3" w14:textId="77777777" w:rsidR="002F1699" w:rsidRDefault="002F1699" w:rsidP="002F1699">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16691E1" w14:textId="77777777" w:rsidR="002F1699" w:rsidRPr="00C86597" w:rsidRDefault="002F1699" w:rsidP="002F1699">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66F74A57" w14:textId="77777777" w:rsidR="002F1699" w:rsidRPr="00B37DC1" w:rsidRDefault="002F1699" w:rsidP="002F1699">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7EBDF85" w14:textId="77777777" w:rsidR="002F1699" w:rsidRDefault="002F1699" w:rsidP="002F1699">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txbxContent>
                </v:textbox>
                <w10:wrap type="square" anchorx="margin"/>
              </v:shape>
            </w:pict>
          </mc:Fallback>
        </mc:AlternateContent>
      </w:r>
      <w:r w:rsidR="002F1699">
        <w:rPr>
          <w:lang w:val="en-GB"/>
        </w:rPr>
        <w:t xml:space="preserve">Of course, it is our understanding the following specification suggests that Approach A is the correct interpretation of UE </w:t>
      </w:r>
      <w:proofErr w:type="spellStart"/>
      <w:r w:rsidR="002F1699">
        <w:rPr>
          <w:lang w:val="en-GB"/>
        </w:rPr>
        <w:t>behavior</w:t>
      </w:r>
      <w:proofErr w:type="spellEnd"/>
      <w:r w:rsidR="002F1699">
        <w:rPr>
          <w:lang w:val="en-GB"/>
        </w:rPr>
        <w:t xml:space="preserve"> for single-port PTRS. However, it is arguable that there is some ambiguity in specification. One could argue the highlighted (blue) text below does not cover retransmission. Even it covers retransmission, it is also arguable that the blue text conflicts with the green text below, because in case of retransmission with reserved MCS, the blue text says PTRS time density follows scheduled MCS of the CW, while the green text says PTRS time density follows the initial MCS. </w:t>
      </w:r>
    </w:p>
    <w:p w14:paraId="3A796E15" w14:textId="00B98FD9" w:rsidR="002F1699" w:rsidRDefault="002F1699" w:rsidP="002F1699">
      <w:pPr>
        <w:rPr>
          <w:lang w:val="en-GB"/>
        </w:rPr>
      </w:pPr>
      <w:r>
        <w:rPr>
          <w:lang w:val="en-GB"/>
        </w:rPr>
        <w:t xml:space="preserve">There are two </w:t>
      </w:r>
      <w:r w:rsidR="005561B5">
        <w:rPr>
          <w:lang w:val="en-GB"/>
        </w:rPr>
        <w:t>options</w:t>
      </w:r>
      <w:r>
        <w:rPr>
          <w:lang w:val="en-GB"/>
        </w:rPr>
        <w:t xml:space="preserve"> to solve this issue</w:t>
      </w:r>
      <w:r w:rsidR="00AE38B1">
        <w:rPr>
          <w:lang w:val="en-GB"/>
        </w:rPr>
        <w:t xml:space="preserve"> as listed in Proposal 1</w:t>
      </w:r>
      <w:r>
        <w:rPr>
          <w:lang w:val="en-GB"/>
        </w:rPr>
        <w:t xml:space="preserve">. </w:t>
      </w:r>
      <w:r w:rsidR="005561B5">
        <w:rPr>
          <w:lang w:val="en-GB"/>
        </w:rPr>
        <w:t>Option</w:t>
      </w:r>
      <w:r>
        <w:rPr>
          <w:lang w:val="en-GB"/>
        </w:rPr>
        <w:t xml:space="preserve"> 1 is clarifying Approach A is the RAN1 common understanding in Chair’s note without specification change. </w:t>
      </w:r>
      <w:r w:rsidR="005561B5">
        <w:rPr>
          <w:lang w:val="en-GB"/>
        </w:rPr>
        <w:t>Option</w:t>
      </w:r>
      <w:r>
        <w:rPr>
          <w:lang w:val="en-GB"/>
        </w:rPr>
        <w:t xml:space="preserve"> 2 updates specification </w:t>
      </w:r>
      <w:r w:rsidR="00FD095E">
        <w:rPr>
          <w:lang w:val="en-GB"/>
        </w:rPr>
        <w:t>for</w:t>
      </w:r>
      <w:r>
        <w:rPr>
          <w:lang w:val="en-GB"/>
        </w:rPr>
        <w:t xml:space="preserve"> PTRS to CW association for PUSCH/PDSCH retransmission as the following</w:t>
      </w:r>
      <w:r w:rsidR="00530577">
        <w:rPr>
          <w:lang w:val="en-GB"/>
        </w:rPr>
        <w:t xml:space="preserve">, by </w:t>
      </w:r>
      <w:r w:rsidR="005561B5">
        <w:rPr>
          <w:lang w:val="en-GB"/>
        </w:rPr>
        <w:t xml:space="preserve">aligning the way to use initial MCS in retransmission for PTRS to CW association and for PTRS time density </w:t>
      </w:r>
      <w:proofErr w:type="gramStart"/>
      <w:r w:rsidR="005561B5">
        <w:rPr>
          <w:lang w:val="en-GB"/>
        </w:rPr>
        <w:t>association, and</w:t>
      </w:r>
      <w:proofErr w:type="gramEnd"/>
      <w:r w:rsidR="005561B5">
        <w:rPr>
          <w:lang w:val="en-GB"/>
        </w:rPr>
        <w:t xml:space="preserve"> aligning </w:t>
      </w:r>
      <w:r w:rsidR="008B23E2">
        <w:rPr>
          <w:lang w:val="en-GB"/>
        </w:rPr>
        <w:t>between</w:t>
      </w:r>
      <w:r w:rsidR="005561B5">
        <w:rPr>
          <w:lang w:val="en-GB"/>
        </w:rPr>
        <w:t xml:space="preserve"> downlink and uplink</w:t>
      </w:r>
      <w:r>
        <w:rPr>
          <w:lang w:val="en-GB"/>
        </w:rPr>
        <w:t xml:space="preserve">. </w:t>
      </w:r>
      <w:r w:rsidR="00E22B8D">
        <w:rPr>
          <w:lang w:val="en-GB"/>
        </w:rPr>
        <w:t>With those alignment</w:t>
      </w:r>
      <w:r w:rsidR="0055079D">
        <w:rPr>
          <w:lang w:val="en-GB"/>
        </w:rPr>
        <w:t>s</w:t>
      </w:r>
      <w:r w:rsidR="00E22B8D">
        <w:rPr>
          <w:lang w:val="en-GB"/>
        </w:rPr>
        <w:t xml:space="preserve">, the </w:t>
      </w:r>
      <w:r w:rsidR="00E22B8D">
        <w:rPr>
          <w:lang w:val="en-GB"/>
        </w:rPr>
        <w:lastRenderedPageBreak/>
        <w:t>ordering of performing CW association first or time density determination first does not matter</w:t>
      </w:r>
      <w:r w:rsidR="00316465">
        <w:rPr>
          <w:lang w:val="en-GB"/>
        </w:rPr>
        <w:t>, which also resolve the ambiguity</w:t>
      </w:r>
      <w:r w:rsidR="00E22B8D">
        <w:rPr>
          <w:lang w:val="en-GB"/>
        </w:rPr>
        <w:t xml:space="preserve">. </w:t>
      </w:r>
    </w:p>
    <w:p w14:paraId="7A92A5FC" w14:textId="77777777" w:rsidR="002F1699" w:rsidRDefault="002F1699" w:rsidP="002F1699">
      <w:pPr>
        <w:rPr>
          <w:lang w:val="en-GB"/>
        </w:rPr>
      </w:pPr>
    </w:p>
    <w:p w14:paraId="5BEE8718" w14:textId="77777777" w:rsidR="00301FBA" w:rsidRDefault="00301FBA" w:rsidP="00301FBA">
      <w:pPr>
        <w:pStyle w:val="ListParagraph"/>
        <w:numPr>
          <w:ilvl w:val="0"/>
          <w:numId w:val="23"/>
        </w:numPr>
        <w:rPr>
          <w:rFonts w:ascii="Times New Roman" w:hAnsi="Times New Roman"/>
          <w:sz w:val="20"/>
          <w:szCs w:val="20"/>
          <w:lang w:val="en-GB"/>
        </w:rPr>
      </w:pPr>
      <w:r w:rsidRPr="00C85D0B">
        <w:rPr>
          <w:rFonts w:ascii="Times New Roman" w:hAnsi="Times New Roman"/>
          <w:sz w:val="20"/>
          <w:szCs w:val="20"/>
          <w:lang w:val="en-GB"/>
        </w:rPr>
        <w:t xml:space="preserve">Determine the PTRS is associated with </w:t>
      </w:r>
      <w:r>
        <w:rPr>
          <w:rFonts w:ascii="Times New Roman" w:hAnsi="Times New Roman"/>
          <w:sz w:val="20"/>
          <w:szCs w:val="20"/>
          <w:lang w:val="en-GB"/>
        </w:rPr>
        <w:t>the CW with higher MCS</w:t>
      </w:r>
      <w:r w:rsidRPr="00C85D0B">
        <w:rPr>
          <w:rFonts w:ascii="Times New Roman" w:hAnsi="Times New Roman"/>
          <w:sz w:val="20"/>
          <w:szCs w:val="20"/>
          <w:lang w:val="en-GB"/>
        </w:rPr>
        <w:t>.</w:t>
      </w:r>
    </w:p>
    <w:p w14:paraId="68C19143" w14:textId="52499A49" w:rsidR="00301FBA" w:rsidRPr="00301FBA" w:rsidRDefault="00301FBA" w:rsidP="00301FBA">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For PUSCH, i</w:t>
      </w:r>
      <w:r w:rsidRPr="00A66EBE">
        <w:rPr>
          <w:rFonts w:ascii="Times New Roman" w:hAnsi="Times New Roman"/>
          <w:sz w:val="20"/>
          <w:szCs w:val="20"/>
          <w:lang w:val="en-GB"/>
        </w:rPr>
        <w:t xml:space="preserve">n case of retransmission </w:t>
      </w:r>
      <w:r w:rsidRPr="00530577">
        <w:rPr>
          <w:rFonts w:ascii="Times New Roman" w:hAnsi="Times New Roman"/>
          <w:strike/>
          <w:color w:val="FF0000"/>
          <w:sz w:val="20"/>
          <w:szCs w:val="20"/>
          <w:lang w:val="en-GB"/>
        </w:rPr>
        <w:t>regardless with reserved or non-reserved MCS</w:t>
      </w:r>
      <w:r w:rsidRPr="00530577">
        <w:rPr>
          <w:rFonts w:ascii="Times New Roman" w:hAnsi="Times New Roman"/>
          <w:color w:val="FF0000"/>
          <w:sz w:val="20"/>
          <w:szCs w:val="20"/>
          <w:lang w:val="en-GB"/>
        </w:rPr>
        <w:t xml:space="preserve"> with reserved MCS</w:t>
      </w:r>
      <w:r w:rsidRPr="00A66EBE">
        <w:rPr>
          <w:rFonts w:ascii="Times New Roman" w:hAnsi="Times New Roman"/>
          <w:sz w:val="20"/>
          <w:szCs w:val="20"/>
          <w:lang w:val="en-GB"/>
        </w:rPr>
        <w:t>, the initial MCS is used in this determination</w:t>
      </w:r>
      <w:r w:rsidRPr="00301FBA">
        <w:rPr>
          <w:lang w:val="en-GB"/>
        </w:rPr>
        <w:t xml:space="preserve"> </w:t>
      </w:r>
    </w:p>
    <w:p w14:paraId="64EEA69B" w14:textId="1C6F82B2" w:rsidR="00301FBA" w:rsidRPr="00C85D0B" w:rsidRDefault="00301FBA" w:rsidP="00301FBA">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For PDSCH, i</w:t>
      </w:r>
      <w:r w:rsidRPr="00A66EBE">
        <w:rPr>
          <w:rFonts w:ascii="Times New Roman" w:hAnsi="Times New Roman"/>
          <w:sz w:val="20"/>
          <w:szCs w:val="20"/>
          <w:lang w:val="en-GB"/>
        </w:rPr>
        <w:t xml:space="preserve">n case of retransmission </w:t>
      </w:r>
      <w:r w:rsidRPr="00530577">
        <w:rPr>
          <w:rFonts w:ascii="Times New Roman" w:hAnsi="Times New Roman"/>
          <w:strike/>
          <w:color w:val="FF0000"/>
          <w:sz w:val="20"/>
          <w:szCs w:val="20"/>
          <w:lang w:val="en-GB"/>
        </w:rPr>
        <w:t>regardless with reserved or non-reserved MCS</w:t>
      </w:r>
      <w:r w:rsidRPr="00530577">
        <w:rPr>
          <w:rFonts w:ascii="Times New Roman" w:hAnsi="Times New Roman"/>
          <w:color w:val="FF0000"/>
          <w:sz w:val="20"/>
          <w:szCs w:val="20"/>
          <w:lang w:val="en-GB"/>
        </w:rPr>
        <w:t xml:space="preserve"> with reserved MCS</w:t>
      </w:r>
      <w:r>
        <w:rPr>
          <w:rFonts w:ascii="Times New Roman" w:hAnsi="Times New Roman"/>
          <w:sz w:val="20"/>
          <w:szCs w:val="20"/>
          <w:lang w:val="en-GB"/>
        </w:rPr>
        <w:t xml:space="preserve">, </w:t>
      </w:r>
      <w:r w:rsidRPr="00A66EBE">
        <w:rPr>
          <w:rFonts w:ascii="Times New Roman" w:hAnsi="Times New Roman"/>
          <w:sz w:val="20"/>
          <w:szCs w:val="20"/>
          <w:lang w:val="en-GB"/>
        </w:rPr>
        <w:t xml:space="preserve">the </w:t>
      </w:r>
      <w:r w:rsidRPr="00301FBA">
        <w:rPr>
          <w:rFonts w:ascii="Times New Roman" w:hAnsi="Times New Roman"/>
          <w:strike/>
          <w:sz w:val="20"/>
          <w:szCs w:val="20"/>
          <w:lang w:val="en-GB"/>
        </w:rPr>
        <w:t>actual</w:t>
      </w:r>
      <w:r w:rsidRPr="00301FBA">
        <w:rPr>
          <w:rFonts w:ascii="Times New Roman" w:hAnsi="Times New Roman"/>
          <w:sz w:val="20"/>
          <w:szCs w:val="20"/>
          <w:lang w:val="en-GB"/>
        </w:rPr>
        <w:t xml:space="preserve"> </w:t>
      </w:r>
      <w:r w:rsidRPr="00301FBA">
        <w:rPr>
          <w:rFonts w:ascii="Times New Roman" w:hAnsi="Times New Roman"/>
          <w:color w:val="FF0000"/>
          <w:sz w:val="20"/>
          <w:szCs w:val="20"/>
          <w:lang w:val="en-GB"/>
        </w:rPr>
        <w:t xml:space="preserve">initial </w:t>
      </w:r>
      <w:r w:rsidRPr="00A66EBE">
        <w:rPr>
          <w:rFonts w:ascii="Times New Roman" w:hAnsi="Times New Roman"/>
          <w:sz w:val="20"/>
          <w:szCs w:val="20"/>
          <w:lang w:val="en-GB"/>
        </w:rPr>
        <w:t>MCS is used in this determination</w:t>
      </w:r>
      <w:r>
        <w:rPr>
          <w:rFonts w:ascii="Times New Roman" w:hAnsi="Times New Roman"/>
          <w:sz w:val="20"/>
          <w:szCs w:val="20"/>
          <w:lang w:val="en-GB"/>
        </w:rPr>
        <w:t xml:space="preserve">. </w:t>
      </w:r>
    </w:p>
    <w:p w14:paraId="410BEA01" w14:textId="77777777" w:rsidR="00301FBA" w:rsidRDefault="00301FBA" w:rsidP="002F1699">
      <w:pPr>
        <w:rPr>
          <w:lang w:val="en-GB"/>
        </w:rPr>
      </w:pPr>
    </w:p>
    <w:p w14:paraId="3DEF69DE" w14:textId="28B9D180" w:rsidR="00095120" w:rsidRDefault="00095120" w:rsidP="002F1699">
      <w:pPr>
        <w:rPr>
          <w:lang w:val="en-GB"/>
        </w:rPr>
      </w:pPr>
      <w:r>
        <w:rPr>
          <w:lang w:val="en-GB"/>
        </w:rPr>
        <w:t>The TP</w:t>
      </w:r>
      <w:r w:rsidR="00260C95">
        <w:rPr>
          <w:lang w:val="en-GB"/>
        </w:rPr>
        <w:t>s</w:t>
      </w:r>
      <w:r>
        <w:rPr>
          <w:lang w:val="en-GB"/>
        </w:rPr>
        <w:t xml:space="preserve"> for </w:t>
      </w:r>
      <w:r w:rsidR="00301FBA">
        <w:rPr>
          <w:lang w:val="en-GB"/>
        </w:rPr>
        <w:t>option</w:t>
      </w:r>
      <w:r>
        <w:rPr>
          <w:lang w:val="en-GB"/>
        </w:rPr>
        <w:t xml:space="preserve"> 2 </w:t>
      </w:r>
      <w:r w:rsidR="00260C95">
        <w:rPr>
          <w:lang w:val="en-GB"/>
        </w:rPr>
        <w:t xml:space="preserve">are </w:t>
      </w:r>
      <w:r>
        <w:rPr>
          <w:lang w:val="en-GB"/>
        </w:rPr>
        <w:t xml:space="preserve">provided in Section </w:t>
      </w:r>
      <w:r>
        <w:rPr>
          <w:lang w:val="en-GB"/>
        </w:rPr>
        <w:fldChar w:fldCharType="begin"/>
      </w:r>
      <w:r>
        <w:rPr>
          <w:lang w:val="en-GB"/>
        </w:rPr>
        <w:instrText xml:space="preserve"> REF _Ref173602528 \r \h </w:instrText>
      </w:r>
      <w:r>
        <w:rPr>
          <w:lang w:val="en-GB"/>
        </w:rPr>
      </w:r>
      <w:r>
        <w:rPr>
          <w:lang w:val="en-GB"/>
        </w:rPr>
        <w:fldChar w:fldCharType="separate"/>
      </w:r>
      <w:r>
        <w:rPr>
          <w:lang w:val="en-GB"/>
        </w:rPr>
        <w:t>3</w:t>
      </w:r>
      <w:r>
        <w:rPr>
          <w:lang w:val="en-GB"/>
        </w:rPr>
        <w:fldChar w:fldCharType="end"/>
      </w:r>
      <w:r>
        <w:rPr>
          <w:lang w:val="en-GB"/>
        </w:rPr>
        <w:t xml:space="preserve"> and Section </w:t>
      </w:r>
      <w:r>
        <w:rPr>
          <w:lang w:val="en-GB"/>
        </w:rPr>
        <w:fldChar w:fldCharType="begin"/>
      </w:r>
      <w:r>
        <w:rPr>
          <w:lang w:val="en-GB"/>
        </w:rPr>
        <w:instrText xml:space="preserve"> REF _Ref173602538 \r \h </w:instrText>
      </w:r>
      <w:r>
        <w:rPr>
          <w:lang w:val="en-GB"/>
        </w:rPr>
      </w:r>
      <w:r>
        <w:rPr>
          <w:lang w:val="en-GB"/>
        </w:rPr>
        <w:fldChar w:fldCharType="separate"/>
      </w:r>
      <w:r>
        <w:rPr>
          <w:lang w:val="en-GB"/>
        </w:rPr>
        <w:t>4</w:t>
      </w:r>
      <w:r>
        <w:rPr>
          <w:lang w:val="en-GB"/>
        </w:rPr>
        <w:fldChar w:fldCharType="end"/>
      </w:r>
      <w:r>
        <w:rPr>
          <w:lang w:val="en-GB"/>
        </w:rPr>
        <w:t xml:space="preserve"> for PUSCH and PDSCH respectively. </w:t>
      </w:r>
    </w:p>
    <w:p w14:paraId="66F6A829" w14:textId="1375B783" w:rsidR="002F1699" w:rsidRDefault="00095120" w:rsidP="002F1699">
      <w:pPr>
        <w:rPr>
          <w:rFonts w:eastAsia="Microsoft YaHei"/>
          <w:b/>
          <w:bCs/>
          <w:color w:val="000000"/>
        </w:rPr>
      </w:pP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1</w:t>
      </w:r>
      <w:r w:rsidRPr="002A6E8B">
        <w:rPr>
          <w:rFonts w:eastAsia="Microsoft YaHei"/>
          <w:b/>
          <w:bCs/>
          <w:color w:val="000000"/>
        </w:rPr>
        <w:t>:</w:t>
      </w:r>
      <w:r>
        <w:rPr>
          <w:rFonts w:eastAsia="Microsoft YaHei"/>
          <w:b/>
          <w:bCs/>
          <w:color w:val="000000"/>
        </w:rPr>
        <w:t xml:space="preserve"> For the ambiguity of ordering between PTRS to CW association determination and PTRS time density determination </w:t>
      </w:r>
      <w:r w:rsidR="005561B5">
        <w:rPr>
          <w:rFonts w:eastAsia="Microsoft YaHei"/>
          <w:b/>
          <w:bCs/>
          <w:color w:val="000000"/>
        </w:rPr>
        <w:t>in the case of</w:t>
      </w:r>
      <w:r>
        <w:rPr>
          <w:rFonts w:eastAsia="Microsoft YaHei"/>
          <w:b/>
          <w:bCs/>
          <w:color w:val="000000"/>
        </w:rPr>
        <w:t xml:space="preserve"> single-port PTRS with 2 CWs PDSCH/PUSCH, RAN1 decide one of the following two options. </w:t>
      </w:r>
    </w:p>
    <w:p w14:paraId="6A042B13" w14:textId="39407915" w:rsidR="005561B5" w:rsidRPr="00260C95" w:rsidRDefault="005561B5" w:rsidP="00260C95">
      <w:pPr>
        <w:pStyle w:val="ListParagraph"/>
        <w:numPr>
          <w:ilvl w:val="0"/>
          <w:numId w:val="23"/>
        </w:numPr>
        <w:rPr>
          <w:rFonts w:ascii="Times New Roman" w:eastAsia="Microsoft YaHei" w:hAnsi="Times New Roman"/>
          <w:b/>
          <w:bCs/>
          <w:color w:val="000000"/>
          <w:sz w:val="20"/>
          <w:szCs w:val="20"/>
        </w:rPr>
      </w:pPr>
      <w:r w:rsidRPr="00260C95">
        <w:rPr>
          <w:rFonts w:ascii="Times New Roman" w:eastAsia="Microsoft YaHei" w:hAnsi="Times New Roman"/>
          <w:b/>
          <w:bCs/>
          <w:color w:val="000000"/>
          <w:sz w:val="20"/>
          <w:szCs w:val="20"/>
        </w:rPr>
        <w:t xml:space="preserve">Option 1: Capture in Chair’s notes that it is RAN1 common understanding where UE’s behavior in this case is </w:t>
      </w:r>
      <w:r w:rsidR="00260C95" w:rsidRPr="00260C95">
        <w:rPr>
          <w:rFonts w:ascii="Times New Roman" w:eastAsia="Microsoft YaHei" w:hAnsi="Times New Roman"/>
          <w:b/>
          <w:bCs/>
          <w:color w:val="000000"/>
          <w:sz w:val="20"/>
          <w:szCs w:val="20"/>
        </w:rPr>
        <w:t xml:space="preserve">firstly determining </w:t>
      </w:r>
      <w:r w:rsidRPr="00260C95">
        <w:rPr>
          <w:rFonts w:ascii="Times New Roman" w:eastAsia="Microsoft YaHei" w:hAnsi="Times New Roman"/>
          <w:b/>
          <w:bCs/>
          <w:color w:val="000000"/>
          <w:sz w:val="20"/>
          <w:szCs w:val="20"/>
        </w:rPr>
        <w:t xml:space="preserve">PTRS to CW association, followed by PTRS time density determination. </w:t>
      </w:r>
    </w:p>
    <w:p w14:paraId="1F9E113A" w14:textId="6CF9E5A8" w:rsidR="002F1699" w:rsidRDefault="005561B5" w:rsidP="002F1699">
      <w:pPr>
        <w:pStyle w:val="ListParagraph"/>
        <w:numPr>
          <w:ilvl w:val="0"/>
          <w:numId w:val="23"/>
        </w:numPr>
        <w:rPr>
          <w:rFonts w:ascii="Times New Roman" w:hAnsi="Times New Roman"/>
          <w:sz w:val="20"/>
          <w:szCs w:val="20"/>
          <w:lang w:val="en-GB"/>
        </w:rPr>
      </w:pPr>
      <w:r w:rsidRPr="00260C95">
        <w:rPr>
          <w:rFonts w:ascii="Times New Roman" w:eastAsia="Microsoft YaHei" w:hAnsi="Times New Roman"/>
          <w:b/>
          <w:bCs/>
          <w:color w:val="000000"/>
          <w:sz w:val="20"/>
          <w:szCs w:val="20"/>
        </w:rPr>
        <w:t xml:space="preserve">Option 2: Update specification by adopting TPs in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_Ref173602528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3</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 xml:space="preserve"> and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_Ref173602538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4</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w:t>
      </w:r>
      <w:r w:rsidRPr="00260C95">
        <w:rPr>
          <w:rFonts w:ascii="Times New Roman" w:hAnsi="Times New Roman"/>
          <w:sz w:val="20"/>
          <w:szCs w:val="20"/>
          <w:lang w:val="en-GB"/>
        </w:rPr>
        <w:t xml:space="preserve"> </w:t>
      </w:r>
    </w:p>
    <w:p w14:paraId="0954D828" w14:textId="77777777" w:rsidR="00F056F0" w:rsidRDefault="00F056F0" w:rsidP="00F056F0">
      <w:pPr>
        <w:rPr>
          <w:lang w:val="en-GB"/>
        </w:rPr>
      </w:pPr>
    </w:p>
    <w:p w14:paraId="328BDF19" w14:textId="0183D264" w:rsidR="00F056F0" w:rsidRDefault="00F056F0" w:rsidP="00F056F0">
      <w:pPr>
        <w:spacing w:after="0"/>
      </w:pPr>
      <w:r>
        <w:t xml:space="preserve">Companies are welcome to provide comments in the table below to indicate preference between option 1, and option 2, or suggest other options to clarify this issue. </w:t>
      </w:r>
    </w:p>
    <w:p w14:paraId="3AFA915B" w14:textId="77777777" w:rsidR="00F056F0" w:rsidRDefault="00F056F0" w:rsidP="00F056F0">
      <w:pPr>
        <w:spacing w:after="0"/>
      </w:pPr>
    </w:p>
    <w:tbl>
      <w:tblPr>
        <w:tblStyle w:val="TableGrid"/>
        <w:tblW w:w="0" w:type="auto"/>
        <w:tblLook w:val="04A0" w:firstRow="1" w:lastRow="0" w:firstColumn="1" w:lastColumn="0" w:noHBand="0" w:noVBand="1"/>
      </w:tblPr>
      <w:tblGrid>
        <w:gridCol w:w="2155"/>
        <w:gridCol w:w="7807"/>
      </w:tblGrid>
      <w:tr w:rsidR="00F056F0" w14:paraId="095E7AA0" w14:textId="77777777" w:rsidTr="00D060FE">
        <w:tc>
          <w:tcPr>
            <w:tcW w:w="2155" w:type="dxa"/>
          </w:tcPr>
          <w:p w14:paraId="39A730A4" w14:textId="77777777" w:rsidR="00F056F0" w:rsidRDefault="00F056F0" w:rsidP="00D060FE">
            <w:pPr>
              <w:spacing w:before="0" w:after="0"/>
              <w:jc w:val="left"/>
            </w:pPr>
            <w:r>
              <w:t>Company Name</w:t>
            </w:r>
          </w:p>
        </w:tc>
        <w:tc>
          <w:tcPr>
            <w:tcW w:w="7807" w:type="dxa"/>
          </w:tcPr>
          <w:p w14:paraId="5E01E296" w14:textId="77777777" w:rsidR="00F056F0" w:rsidRDefault="00F056F0" w:rsidP="00D060FE">
            <w:pPr>
              <w:spacing w:before="0" w:after="0"/>
              <w:jc w:val="left"/>
            </w:pPr>
            <w:r>
              <w:t>Comments</w:t>
            </w:r>
          </w:p>
        </w:tc>
      </w:tr>
      <w:tr w:rsidR="00F056F0" w14:paraId="542A2C83" w14:textId="77777777" w:rsidTr="00D060FE">
        <w:tc>
          <w:tcPr>
            <w:tcW w:w="2155" w:type="dxa"/>
          </w:tcPr>
          <w:p w14:paraId="0892EF58" w14:textId="617525F6" w:rsidR="00F056F0" w:rsidRPr="00463427" w:rsidRDefault="00463427" w:rsidP="005E3F0E">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7F4C4AF" w14:textId="27390FB5" w:rsidR="00F056F0" w:rsidRPr="00463427" w:rsidRDefault="00463427" w:rsidP="005E3F0E">
            <w:pPr>
              <w:spacing w:before="0" w:after="0"/>
              <w:jc w:val="left"/>
              <w:rPr>
                <w:rFonts w:eastAsia="PMingLiU"/>
                <w:lang w:eastAsia="zh-TW"/>
              </w:rPr>
            </w:pPr>
            <w:r>
              <w:rPr>
                <w:rFonts w:eastAsia="PMingLiU" w:hint="eastAsia"/>
                <w:lang w:eastAsia="zh-TW"/>
              </w:rPr>
              <w:t>Fi</w:t>
            </w:r>
            <w:r>
              <w:rPr>
                <w:rFonts w:eastAsia="PMingLiU"/>
                <w:lang w:eastAsia="zh-TW"/>
              </w:rPr>
              <w:t>ne with the proposal.</w:t>
            </w:r>
          </w:p>
        </w:tc>
      </w:tr>
      <w:tr w:rsidR="00F056F0" w14:paraId="1E22EA82" w14:textId="77777777" w:rsidTr="00D060FE">
        <w:tc>
          <w:tcPr>
            <w:tcW w:w="2155" w:type="dxa"/>
          </w:tcPr>
          <w:p w14:paraId="70FA8D9B" w14:textId="307DDF67" w:rsidR="00F056F0" w:rsidRDefault="00300C22" w:rsidP="005E3F0E">
            <w:pPr>
              <w:spacing w:before="0" w:after="0"/>
              <w:jc w:val="left"/>
              <w:rPr>
                <w:lang w:eastAsia="zh-CN"/>
              </w:rPr>
            </w:pPr>
            <w:r>
              <w:rPr>
                <w:lang w:eastAsia="zh-CN"/>
              </w:rPr>
              <w:t>Samsung</w:t>
            </w:r>
          </w:p>
        </w:tc>
        <w:tc>
          <w:tcPr>
            <w:tcW w:w="7807" w:type="dxa"/>
          </w:tcPr>
          <w:p w14:paraId="204BFC83" w14:textId="25EEFBA5" w:rsidR="00F056F0" w:rsidRDefault="00300C22" w:rsidP="005E3F0E">
            <w:pPr>
              <w:spacing w:before="0" w:after="0"/>
              <w:jc w:val="left"/>
              <w:rPr>
                <w:lang w:eastAsia="zh-CN"/>
              </w:rPr>
            </w:pPr>
            <w:r>
              <w:rPr>
                <w:lang w:eastAsia="zh-CN"/>
              </w:rPr>
              <w:t xml:space="preserve">Our understanding is Approach A (CW selection </w:t>
            </w:r>
            <w:r>
              <w:rPr>
                <w:lang w:eastAsia="zh-CN"/>
              </w:rPr>
              <w:sym w:font="Wingdings" w:char="F0E0"/>
            </w:r>
            <w:r>
              <w:rPr>
                <w:lang w:eastAsia="zh-CN"/>
              </w:rPr>
              <w:t xml:space="preserve"> time-density selection). If most of the companies have the same understanding as Approach A, it would not be needed to capture it in Chair’s note. </w:t>
            </w:r>
          </w:p>
        </w:tc>
      </w:tr>
      <w:tr w:rsidR="005E3F0E" w14:paraId="0D69F34C" w14:textId="77777777" w:rsidTr="00D060FE">
        <w:tc>
          <w:tcPr>
            <w:tcW w:w="2155" w:type="dxa"/>
          </w:tcPr>
          <w:p w14:paraId="531E16AA" w14:textId="24DE72A9" w:rsidR="005E3F0E" w:rsidRDefault="000747D6" w:rsidP="005E3F0E">
            <w:pPr>
              <w:spacing w:before="0" w:after="0"/>
              <w:rPr>
                <w:lang w:eastAsia="zh-CN"/>
              </w:rPr>
            </w:pPr>
            <w:r>
              <w:rPr>
                <w:lang w:eastAsia="zh-CN"/>
              </w:rPr>
              <w:t>Ericsson</w:t>
            </w:r>
          </w:p>
        </w:tc>
        <w:tc>
          <w:tcPr>
            <w:tcW w:w="7807" w:type="dxa"/>
          </w:tcPr>
          <w:p w14:paraId="4458600F" w14:textId="3F5640AF" w:rsidR="005E3F0E" w:rsidRDefault="00932E18" w:rsidP="005E3F0E">
            <w:pPr>
              <w:spacing w:before="0" w:after="0"/>
              <w:rPr>
                <w:lang w:eastAsia="zh-CN"/>
              </w:rPr>
            </w:pPr>
            <w:r>
              <w:rPr>
                <w:lang w:eastAsia="zh-CN"/>
              </w:rPr>
              <w:t xml:space="preserve">Fine with the proposal, but </w:t>
            </w:r>
            <w:r w:rsidR="000242A0">
              <w:rPr>
                <w:lang w:eastAsia="zh-CN"/>
              </w:rPr>
              <w:t xml:space="preserve">the PDSCH and PUSCH should be handled separately. Not sure we need both TPs. </w:t>
            </w:r>
          </w:p>
        </w:tc>
      </w:tr>
      <w:tr w:rsidR="005E3F0E" w14:paraId="74066053" w14:textId="77777777" w:rsidTr="00D060FE">
        <w:tc>
          <w:tcPr>
            <w:tcW w:w="2155" w:type="dxa"/>
          </w:tcPr>
          <w:p w14:paraId="73A84FCC" w14:textId="4C390748" w:rsidR="005E3F0E" w:rsidRDefault="005E1585" w:rsidP="005E3F0E">
            <w:pPr>
              <w:spacing w:before="0" w:after="0"/>
              <w:rPr>
                <w:lang w:eastAsia="zh-CN"/>
              </w:rPr>
            </w:pPr>
            <w:r>
              <w:rPr>
                <w:lang w:eastAsia="zh-CN"/>
              </w:rPr>
              <w:t>Google</w:t>
            </w:r>
          </w:p>
        </w:tc>
        <w:tc>
          <w:tcPr>
            <w:tcW w:w="7807" w:type="dxa"/>
          </w:tcPr>
          <w:p w14:paraId="22EEECF1" w14:textId="77777777" w:rsidR="005E3F0E" w:rsidRDefault="005E1585" w:rsidP="005E3F0E">
            <w:pPr>
              <w:spacing w:before="0" w:after="0"/>
              <w:rPr>
                <w:lang w:eastAsia="zh-CN"/>
              </w:rPr>
            </w:pPr>
            <w:r>
              <w:rPr>
                <w:lang w:eastAsia="zh-CN"/>
              </w:rPr>
              <w:t xml:space="preserve">OK. Our understanding is Approach B. It is unreasonable to choose the CW based on reserved MCS. The intention for the MCS based CW selection is to identify the CW with better performance. </w:t>
            </w:r>
          </w:p>
          <w:p w14:paraId="1B0A4504" w14:textId="4DC0CF9A" w:rsidR="005E1585" w:rsidRDefault="005E1585" w:rsidP="005E3F0E">
            <w:pPr>
              <w:spacing w:before="0" w:after="0"/>
              <w:rPr>
                <w:lang w:eastAsia="zh-CN"/>
              </w:rPr>
            </w:pPr>
          </w:p>
        </w:tc>
      </w:tr>
      <w:tr w:rsidR="00DD3B08" w14:paraId="1B4DC5C3" w14:textId="77777777" w:rsidTr="00D060FE">
        <w:tc>
          <w:tcPr>
            <w:tcW w:w="2155" w:type="dxa"/>
          </w:tcPr>
          <w:p w14:paraId="22040C5F" w14:textId="391B8A9E" w:rsidR="00DD3B08" w:rsidRPr="00DD3B08" w:rsidRDefault="00DD3B08" w:rsidP="005E3F0E">
            <w:pPr>
              <w:spacing w:after="0"/>
              <w:rPr>
                <w:rFonts w:eastAsia="MS Mincho"/>
                <w:lang w:eastAsia="ja-JP"/>
              </w:rPr>
            </w:pPr>
            <w:r>
              <w:rPr>
                <w:rFonts w:eastAsia="MS Mincho" w:hint="eastAsia"/>
                <w:lang w:eastAsia="ja-JP"/>
              </w:rPr>
              <w:t>NTT DOCOMO</w:t>
            </w:r>
          </w:p>
        </w:tc>
        <w:tc>
          <w:tcPr>
            <w:tcW w:w="7807" w:type="dxa"/>
          </w:tcPr>
          <w:p w14:paraId="39FF7C3C" w14:textId="27C731F8" w:rsidR="00DD3B08" w:rsidRDefault="00DD3B08" w:rsidP="005E3F0E">
            <w:pPr>
              <w:spacing w:after="0"/>
              <w:rPr>
                <w:rFonts w:eastAsia="MS Mincho"/>
                <w:lang w:eastAsia="ja-JP"/>
              </w:rPr>
            </w:pPr>
            <w:r>
              <w:rPr>
                <w:rFonts w:eastAsia="MS Mincho" w:hint="eastAsia"/>
                <w:lang w:eastAsia="ja-JP"/>
              </w:rPr>
              <w:t xml:space="preserve">Given that different understanding </w:t>
            </w:r>
            <w:proofErr w:type="gramStart"/>
            <w:r>
              <w:rPr>
                <w:rFonts w:eastAsia="MS Mincho" w:hint="eastAsia"/>
                <w:lang w:eastAsia="ja-JP"/>
              </w:rPr>
              <w:t>are</w:t>
            </w:r>
            <w:proofErr w:type="gramEnd"/>
            <w:r>
              <w:rPr>
                <w:rFonts w:eastAsia="MS Mincho" w:hint="eastAsia"/>
                <w:lang w:eastAsia="ja-JP"/>
              </w:rPr>
              <w:t xml:space="preserve"> observed, we think some clarification is necessary. Open to either noting the conclusion or updating the spec for now though. </w:t>
            </w:r>
            <w:proofErr w:type="gramStart"/>
            <w:r>
              <w:rPr>
                <w:rFonts w:eastAsia="MS Mincho" w:hint="eastAsia"/>
                <w:lang w:eastAsia="ja-JP"/>
              </w:rPr>
              <w:t>Therefore</w:t>
            </w:r>
            <w:proofErr w:type="gramEnd"/>
            <w:r>
              <w:rPr>
                <w:rFonts w:eastAsia="MS Mincho" w:hint="eastAsia"/>
                <w:lang w:eastAsia="ja-JP"/>
              </w:rPr>
              <w:t xml:space="preserve"> we support the proposal itself. </w:t>
            </w:r>
          </w:p>
          <w:p w14:paraId="105B580E" w14:textId="3946792C" w:rsidR="00DD3B08" w:rsidRPr="00DD3B08" w:rsidRDefault="00DD3B08" w:rsidP="005E3F0E">
            <w:pPr>
              <w:spacing w:after="0"/>
              <w:rPr>
                <w:rFonts w:eastAsia="MS Mincho"/>
                <w:lang w:eastAsia="ja-JP"/>
              </w:rPr>
            </w:pPr>
            <w:r>
              <w:rPr>
                <w:rFonts w:eastAsia="MS Mincho" w:hint="eastAsia"/>
                <w:lang w:eastAsia="ja-JP"/>
              </w:rPr>
              <w:t xml:space="preserve">We sympathize with Ericsson above </w:t>
            </w:r>
            <w:r>
              <w:rPr>
                <w:rFonts w:eastAsia="MS Mincho"/>
                <w:lang w:eastAsia="ja-JP"/>
              </w:rPr>
              <w:t xml:space="preserve">that </w:t>
            </w:r>
            <w:r>
              <w:rPr>
                <w:rFonts w:eastAsia="MS Mincho" w:hint="eastAsia"/>
                <w:lang w:eastAsia="ja-JP"/>
              </w:rPr>
              <w:t xml:space="preserve">having this proposal endorsed should not imply both PDSCH and PUSCH need an identical result. </w:t>
            </w:r>
          </w:p>
        </w:tc>
      </w:tr>
      <w:tr w:rsidR="009A1793" w14:paraId="0A7F6207" w14:textId="77777777" w:rsidTr="00D060FE">
        <w:tc>
          <w:tcPr>
            <w:tcW w:w="2155" w:type="dxa"/>
          </w:tcPr>
          <w:p w14:paraId="055282FB" w14:textId="53E0524D" w:rsidR="009A1793" w:rsidRPr="009A1793" w:rsidRDefault="009A1793" w:rsidP="009A1793">
            <w:pPr>
              <w:spacing w:before="0" w:after="0"/>
              <w:jc w:val="left"/>
              <w:rPr>
                <w:lang w:eastAsia="zh-CN"/>
              </w:rPr>
            </w:pPr>
            <w:r w:rsidRPr="009A1793">
              <w:rPr>
                <w:rFonts w:hint="eastAsia"/>
                <w:lang w:eastAsia="zh-CN"/>
              </w:rPr>
              <w:t>OPPO</w:t>
            </w:r>
          </w:p>
        </w:tc>
        <w:tc>
          <w:tcPr>
            <w:tcW w:w="7807" w:type="dxa"/>
          </w:tcPr>
          <w:p w14:paraId="49778D95" w14:textId="5499E7FA" w:rsidR="009A1793" w:rsidRPr="009A1793" w:rsidRDefault="009A1793" w:rsidP="009A1793">
            <w:pPr>
              <w:spacing w:before="0" w:after="0"/>
              <w:jc w:val="left"/>
              <w:rPr>
                <w:lang w:eastAsia="zh-CN"/>
              </w:rPr>
            </w:pPr>
            <w:r>
              <w:rPr>
                <w:lang w:eastAsia="zh-CN"/>
              </w:rPr>
              <w:t>Our understanding is Approach A</w:t>
            </w:r>
            <w:r>
              <w:rPr>
                <w:rFonts w:hint="eastAsia"/>
                <w:lang w:eastAsia="zh-CN"/>
              </w:rPr>
              <w:t>.</w:t>
            </w:r>
            <w:r>
              <w:rPr>
                <w:lang w:eastAsia="zh-CN"/>
              </w:rPr>
              <w:t xml:space="preserve"> </w:t>
            </w:r>
            <w:r w:rsidR="00172D08">
              <w:rPr>
                <w:lang w:eastAsia="zh-CN"/>
              </w:rPr>
              <w:t xml:space="preserve">We are fine to have a conclusion. </w:t>
            </w:r>
          </w:p>
        </w:tc>
      </w:tr>
      <w:tr w:rsidR="00503D1F" w14:paraId="0BE933B1" w14:textId="77777777" w:rsidTr="00D060FE">
        <w:tc>
          <w:tcPr>
            <w:tcW w:w="2155" w:type="dxa"/>
          </w:tcPr>
          <w:p w14:paraId="6762B6EE" w14:textId="7BA94089" w:rsidR="00503D1F" w:rsidRPr="009A1793" w:rsidRDefault="00503D1F" w:rsidP="009A1793">
            <w:pPr>
              <w:spacing w:after="0"/>
              <w:rPr>
                <w:lang w:eastAsia="zh-CN"/>
              </w:rPr>
            </w:pPr>
            <w:r>
              <w:rPr>
                <w:lang w:eastAsia="zh-CN"/>
              </w:rPr>
              <w:t>Apple</w:t>
            </w:r>
          </w:p>
        </w:tc>
        <w:tc>
          <w:tcPr>
            <w:tcW w:w="7807" w:type="dxa"/>
          </w:tcPr>
          <w:p w14:paraId="5110C883" w14:textId="6DD83BBB" w:rsidR="00503D1F" w:rsidRDefault="00503D1F" w:rsidP="009A1793">
            <w:pPr>
              <w:spacing w:after="0"/>
              <w:rPr>
                <w:lang w:eastAsia="zh-CN"/>
              </w:rPr>
            </w:pPr>
            <w:r>
              <w:rPr>
                <w:lang w:eastAsia="zh-CN"/>
              </w:rPr>
              <w:t xml:space="preserve">Our understanding is approach </w:t>
            </w:r>
            <w:proofErr w:type="gramStart"/>
            <w:r>
              <w:rPr>
                <w:lang w:eastAsia="zh-CN"/>
              </w:rPr>
              <w:t>A</w:t>
            </w:r>
            <w:proofErr w:type="gramEnd"/>
            <w:r>
              <w:rPr>
                <w:lang w:eastAsia="zh-CN"/>
              </w:rPr>
              <w:t xml:space="preserve"> and we support a conclusion to clarify the order of association. We don’t think a spec update is necessary. Moreover, the suggested TP doesn’t just help clarify the order, rather </w:t>
            </w:r>
            <w:r w:rsidR="00302949">
              <w:rPr>
                <w:lang w:eastAsia="zh-CN"/>
              </w:rPr>
              <w:t>introduce a new/different behavior to align the association procedure</w:t>
            </w:r>
          </w:p>
        </w:tc>
      </w:tr>
      <w:tr w:rsidR="006C69DD" w14:paraId="485964E7" w14:textId="77777777" w:rsidTr="00D060FE">
        <w:tc>
          <w:tcPr>
            <w:tcW w:w="2155" w:type="dxa"/>
          </w:tcPr>
          <w:p w14:paraId="015ED6FE" w14:textId="1339F1A5" w:rsidR="006C69DD" w:rsidRDefault="006C69DD" w:rsidP="009A1793">
            <w:pPr>
              <w:spacing w:after="0"/>
              <w:rPr>
                <w:lang w:eastAsia="zh-CN"/>
              </w:rPr>
            </w:pPr>
            <w:r>
              <w:rPr>
                <w:lang w:eastAsia="zh-CN"/>
              </w:rPr>
              <w:t>Nokia</w:t>
            </w:r>
          </w:p>
        </w:tc>
        <w:tc>
          <w:tcPr>
            <w:tcW w:w="7807" w:type="dxa"/>
          </w:tcPr>
          <w:p w14:paraId="2E6A8ABE" w14:textId="623D88AF" w:rsidR="006C69DD" w:rsidRDefault="006C69DD" w:rsidP="009A1793">
            <w:pPr>
              <w:spacing w:after="0"/>
              <w:rPr>
                <w:lang w:eastAsia="zh-CN"/>
              </w:rPr>
            </w:pPr>
            <w:r>
              <w:rPr>
                <w:lang w:eastAsia="zh-CN"/>
              </w:rPr>
              <w:t xml:space="preserve">I can see that both Approach A and Approach B interpretations are made by the commenters. Given this, it is in our view useful to clarify the question in the specification. </w:t>
            </w:r>
          </w:p>
        </w:tc>
      </w:tr>
      <w:tr w:rsidR="007E28CC" w14:paraId="0A890E48" w14:textId="77777777" w:rsidTr="007E28CC">
        <w:tc>
          <w:tcPr>
            <w:tcW w:w="2155" w:type="dxa"/>
          </w:tcPr>
          <w:p w14:paraId="1F754B57" w14:textId="77777777" w:rsidR="007E28CC" w:rsidRDefault="007E28CC" w:rsidP="00F264FF">
            <w:pPr>
              <w:spacing w:after="0"/>
              <w:rPr>
                <w:lang w:eastAsia="zh-CN"/>
              </w:rPr>
            </w:pPr>
            <w:r>
              <w:rPr>
                <w:lang w:eastAsia="zh-CN"/>
              </w:rPr>
              <w:t>ZTE</w:t>
            </w:r>
          </w:p>
        </w:tc>
        <w:tc>
          <w:tcPr>
            <w:tcW w:w="7807" w:type="dxa"/>
          </w:tcPr>
          <w:p w14:paraId="71D81ACD" w14:textId="77777777" w:rsidR="007E28CC" w:rsidRDefault="007E28CC" w:rsidP="00F264FF">
            <w:pPr>
              <w:spacing w:after="0"/>
              <w:rPr>
                <w:lang w:eastAsia="zh-CN"/>
              </w:rPr>
            </w:pPr>
            <w:r>
              <w:rPr>
                <w:lang w:eastAsia="zh-CN"/>
              </w:rPr>
              <w:t>Our understanding is Approach A and fine to reach a conclusion for clarification, if deemed necessary.</w:t>
            </w:r>
          </w:p>
        </w:tc>
      </w:tr>
    </w:tbl>
    <w:p w14:paraId="4E9B3280" w14:textId="77777777" w:rsidR="00F056F0" w:rsidRPr="00F056F0" w:rsidRDefault="00F056F0" w:rsidP="00F056F0"/>
    <w:p w14:paraId="4429AD71" w14:textId="3D5B2113" w:rsidR="00A21F95" w:rsidRDefault="00A21F95" w:rsidP="00A21F95">
      <w:pPr>
        <w:pStyle w:val="Heading2"/>
      </w:pPr>
      <w:bookmarkStart w:id="9" w:name="_Ref173602528"/>
      <w:r>
        <w:t>Round 2 discussion</w:t>
      </w:r>
    </w:p>
    <w:p w14:paraId="54899C58" w14:textId="1484F500" w:rsidR="00A21F95" w:rsidRDefault="00A21F95" w:rsidP="00A21F95">
      <w:pPr>
        <w:rPr>
          <w:lang w:val="en-GB"/>
        </w:rPr>
      </w:pPr>
      <w:r>
        <w:rPr>
          <w:lang w:val="en-GB"/>
        </w:rPr>
        <w:t xml:space="preserve">FL has the following summary based on companies input so far. </w:t>
      </w:r>
    </w:p>
    <w:p w14:paraId="60B06835" w14:textId="7F508374" w:rsidR="00A21F95" w:rsidRDefault="00A21F95" w:rsidP="00A21F95">
      <w:pPr>
        <w:pStyle w:val="ListParagraph"/>
        <w:numPr>
          <w:ilvl w:val="0"/>
          <w:numId w:val="25"/>
        </w:numPr>
        <w:rPr>
          <w:rFonts w:ascii="Times New Roman" w:hAnsi="Times New Roman"/>
          <w:sz w:val="20"/>
          <w:szCs w:val="20"/>
          <w:lang w:val="en-GB"/>
        </w:rPr>
      </w:pPr>
      <w:r w:rsidRPr="00A21F95">
        <w:rPr>
          <w:rFonts w:ascii="Times New Roman" w:hAnsi="Times New Roman"/>
          <w:sz w:val="20"/>
          <w:szCs w:val="20"/>
          <w:lang w:val="en-GB"/>
        </w:rPr>
        <w:t xml:space="preserve">Majority companies prefer Option A as the interpretation of current specification, at least for PUSCH. </w:t>
      </w:r>
    </w:p>
    <w:p w14:paraId="5CC4E659" w14:textId="384460E8" w:rsidR="00A21F95" w:rsidRPr="00A21F95" w:rsidRDefault="00A21F95" w:rsidP="00A21F95">
      <w:pPr>
        <w:pStyle w:val="ListParagraph"/>
        <w:numPr>
          <w:ilvl w:val="1"/>
          <w:numId w:val="25"/>
        </w:numPr>
        <w:rPr>
          <w:rFonts w:ascii="Times New Roman" w:hAnsi="Times New Roman"/>
          <w:sz w:val="20"/>
          <w:szCs w:val="20"/>
          <w:lang w:val="en-GB"/>
        </w:rPr>
      </w:pPr>
      <w:r>
        <w:rPr>
          <w:rFonts w:ascii="Times New Roman" w:hAnsi="Times New Roman"/>
          <w:sz w:val="20"/>
          <w:szCs w:val="20"/>
          <w:lang w:val="en-GB"/>
        </w:rPr>
        <w:t xml:space="preserve">FFS weather </w:t>
      </w:r>
      <w:r w:rsidR="006858A3">
        <w:rPr>
          <w:rFonts w:ascii="Times New Roman" w:hAnsi="Times New Roman"/>
          <w:sz w:val="20"/>
          <w:szCs w:val="20"/>
          <w:lang w:val="en-GB"/>
        </w:rPr>
        <w:t xml:space="preserve">clarify in Chair’s notes or with a CR to update specification. </w:t>
      </w:r>
    </w:p>
    <w:p w14:paraId="3D2686D3" w14:textId="54C3986B" w:rsidR="00A21F95" w:rsidRPr="00A21F95" w:rsidRDefault="00A21F95" w:rsidP="00A21F95">
      <w:pPr>
        <w:pStyle w:val="ListParagraph"/>
        <w:numPr>
          <w:ilvl w:val="0"/>
          <w:numId w:val="25"/>
        </w:numPr>
        <w:rPr>
          <w:rFonts w:ascii="Times New Roman" w:hAnsi="Times New Roman"/>
          <w:sz w:val="20"/>
          <w:szCs w:val="20"/>
          <w:lang w:val="en-GB"/>
        </w:rPr>
      </w:pPr>
      <w:r w:rsidRPr="00A21F95">
        <w:rPr>
          <w:rFonts w:ascii="Times New Roman" w:hAnsi="Times New Roman"/>
          <w:sz w:val="20"/>
          <w:szCs w:val="20"/>
          <w:lang w:val="en-GB"/>
        </w:rPr>
        <w:t xml:space="preserve">For PDSCH, Ericsson and Docomo were questioning whether any clarification is needed. </w:t>
      </w:r>
    </w:p>
    <w:p w14:paraId="1A3072F9" w14:textId="504E6E36" w:rsidR="00A21F95" w:rsidRPr="00A21F95" w:rsidRDefault="00A21F95" w:rsidP="00A21F95">
      <w:pPr>
        <w:pStyle w:val="ListParagraph"/>
        <w:numPr>
          <w:ilvl w:val="1"/>
          <w:numId w:val="25"/>
        </w:numPr>
        <w:rPr>
          <w:rFonts w:ascii="Times New Roman" w:hAnsi="Times New Roman"/>
          <w:sz w:val="20"/>
          <w:szCs w:val="20"/>
          <w:lang w:val="en-GB"/>
        </w:rPr>
      </w:pPr>
      <w:r w:rsidRPr="00A21F95">
        <w:rPr>
          <w:rFonts w:ascii="Times New Roman" w:hAnsi="Times New Roman"/>
          <w:sz w:val="20"/>
          <w:szCs w:val="20"/>
          <w:lang w:val="en-GB"/>
        </w:rPr>
        <w:t xml:space="preserve">From FL perspective, it is preferred to clarify PDSCH in the same way as for PUSCH. </w:t>
      </w:r>
    </w:p>
    <w:p w14:paraId="141F271E" w14:textId="77777777" w:rsidR="00A21F95" w:rsidRDefault="00A21F95" w:rsidP="00A21F95">
      <w:pPr>
        <w:rPr>
          <w:lang w:val="en-GB"/>
        </w:rPr>
      </w:pPr>
    </w:p>
    <w:p w14:paraId="48E6F8BB" w14:textId="18BB6BA7" w:rsidR="00A21F95" w:rsidRDefault="00A21F95" w:rsidP="00A21F95">
      <w:pPr>
        <w:rPr>
          <w:lang w:val="en-GB"/>
        </w:rPr>
      </w:pPr>
      <w:r>
        <w:rPr>
          <w:lang w:val="en-GB"/>
        </w:rPr>
        <w:t xml:space="preserve">Based on the above assessment, the </w:t>
      </w:r>
      <w:r w:rsidR="006858A3">
        <w:rPr>
          <w:lang w:val="en-GB"/>
        </w:rPr>
        <w:t xml:space="preserve">following </w:t>
      </w:r>
      <w:r>
        <w:rPr>
          <w:lang w:val="en-GB"/>
        </w:rPr>
        <w:t xml:space="preserve">proposal </w:t>
      </w:r>
      <w:r w:rsidR="006858A3">
        <w:rPr>
          <w:lang w:val="en-GB"/>
        </w:rPr>
        <w:t>is ma</w:t>
      </w:r>
      <w:r w:rsidR="005840B6">
        <w:rPr>
          <w:lang w:val="en-GB"/>
        </w:rPr>
        <w:t>d</w:t>
      </w:r>
      <w:r w:rsidR="006858A3">
        <w:rPr>
          <w:lang w:val="en-GB"/>
        </w:rPr>
        <w:t>e.</w:t>
      </w:r>
    </w:p>
    <w:p w14:paraId="4EEBFCFD" w14:textId="15A97D27" w:rsidR="006858A3" w:rsidRDefault="006858A3" w:rsidP="006858A3">
      <w:pPr>
        <w:rPr>
          <w:rFonts w:eastAsia="Microsoft YaHei"/>
          <w:b/>
          <w:bCs/>
          <w:color w:val="000000"/>
        </w:rPr>
      </w:pP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1</w:t>
      </w:r>
      <w:r w:rsidRPr="002A6E8B">
        <w:rPr>
          <w:rFonts w:eastAsia="Microsoft YaHei"/>
          <w:b/>
          <w:bCs/>
          <w:color w:val="000000"/>
        </w:rPr>
        <w:t>:</w:t>
      </w:r>
      <w:r>
        <w:rPr>
          <w:rFonts w:eastAsia="Microsoft YaHei"/>
          <w:b/>
          <w:bCs/>
          <w:color w:val="000000"/>
        </w:rPr>
        <w:t xml:space="preserve"> In the case of single-port PTRS with 2 CWs PUSCH, it is clarified that </w:t>
      </w:r>
      <w:r w:rsidRPr="00260C95">
        <w:rPr>
          <w:rFonts w:eastAsia="Microsoft YaHei"/>
          <w:b/>
          <w:bCs/>
          <w:color w:val="000000"/>
        </w:rPr>
        <w:t>UE’s behavior is firstly determining PTRS to CW association, followed by PTRS time density determination.</w:t>
      </w:r>
    </w:p>
    <w:p w14:paraId="59171202" w14:textId="30F6D67A" w:rsidR="006D15F6" w:rsidRPr="006D15F6" w:rsidRDefault="006D15F6" w:rsidP="006D15F6">
      <w:pPr>
        <w:pStyle w:val="ListParagraph"/>
        <w:numPr>
          <w:ilvl w:val="0"/>
          <w:numId w:val="26"/>
        </w:numPr>
        <w:rPr>
          <w:rFonts w:ascii="Times New Roman" w:eastAsia="Microsoft YaHei" w:hAnsi="Times New Roman"/>
          <w:b/>
          <w:bCs/>
          <w:color w:val="000000"/>
          <w:sz w:val="20"/>
          <w:szCs w:val="20"/>
        </w:rPr>
      </w:pPr>
      <w:r>
        <w:rPr>
          <w:noProof/>
        </w:rPr>
        <mc:AlternateContent>
          <mc:Choice Requires="wps">
            <w:drawing>
              <wp:anchor distT="45720" distB="45720" distL="114300" distR="114300" simplePos="0" relativeHeight="251701248" behindDoc="0" locked="0" layoutInCell="1" allowOverlap="1" wp14:anchorId="450D491B" wp14:editId="73246F22">
                <wp:simplePos x="0" y="0"/>
                <wp:positionH relativeFrom="margin">
                  <wp:align>left</wp:align>
                </wp:positionH>
                <wp:positionV relativeFrom="paragraph">
                  <wp:posOffset>357747</wp:posOffset>
                </wp:positionV>
                <wp:extent cx="6318250" cy="1266825"/>
                <wp:effectExtent l="0" t="0" r="25400" b="28575"/>
                <wp:wrapSquare wrapText="bothSides"/>
                <wp:docPr id="346603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267427"/>
                        </a:xfrm>
                        <a:prstGeom prst="rect">
                          <a:avLst/>
                        </a:prstGeom>
                        <a:solidFill>
                          <a:srgbClr val="FFFFFF"/>
                        </a:solidFill>
                        <a:ln w="9525">
                          <a:solidFill>
                            <a:srgbClr val="000000"/>
                          </a:solidFill>
                          <a:miter lim="800000"/>
                          <a:headEnd/>
                          <a:tailEnd/>
                        </a:ln>
                      </wps:spPr>
                      <wps:txbx>
                        <w:txbxContent>
                          <w:p w14:paraId="303D1472" w14:textId="77777777" w:rsidR="006D15F6" w:rsidRPr="006D15F6" w:rsidRDefault="006D15F6" w:rsidP="006D15F6">
                            <w:pPr>
                              <w:rPr>
                                <w:color w:val="FF0000"/>
                              </w:rPr>
                            </w:pPr>
                            <w:r w:rsidRPr="003073A1">
                              <w:t>If a UE is scheduled with two codewords,</w:t>
                            </w:r>
                            <w:r>
                              <w:t xml:space="preserve"> </w:t>
                            </w:r>
                            <w:r>
                              <w:rPr>
                                <w:color w:val="FF0000"/>
                              </w:rPr>
                              <w:t>the following procedure is performed before PT-RS port time density determination.</w:t>
                            </w:r>
                          </w:p>
                          <w:p w14:paraId="324628D7" w14:textId="77777777" w:rsidR="006D15F6" w:rsidRDefault="006D15F6" w:rsidP="006D15F6">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w:t>
                            </w:r>
                            <w:proofErr w:type="spellStart"/>
                            <w:r w:rsidRPr="003073A1">
                              <w:rPr>
                                <w:i/>
                                <w:iCs/>
                              </w:rPr>
                              <w:t>UplinkConfig</w:t>
                            </w:r>
                            <w:proofErr w:type="spellEnd"/>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D491B" id="_x0000_s1028" type="#_x0000_t202" style="position:absolute;left:0;text-align:left;margin-left:0;margin-top:28.15pt;width:497.5pt;height:99.75pt;z-index:251701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">
                <v:textbox>
                  <w:txbxContent>
                    <w:p w14:paraId="303D1472" w14:textId="77777777" w:rsidR="006D15F6" w:rsidRPr="006D15F6" w:rsidRDefault="006D15F6" w:rsidP="006D15F6">
                      <w:pPr>
                        <w:rPr>
                          <w:color w:val="FF0000"/>
                        </w:rPr>
                      </w:pPr>
                      <w:r w:rsidRPr="003073A1">
                        <w:t>If a UE is scheduled with two codewords,</w:t>
                      </w:r>
                      <w:r>
                        <w:t xml:space="preserve"> </w:t>
                      </w:r>
                      <w:r>
                        <w:rPr>
                          <w:color w:val="FF0000"/>
                        </w:rPr>
                        <w:t>the following procedure is performed before PT-RS port time density determination.</w:t>
                      </w:r>
                    </w:p>
                    <w:p w14:paraId="324628D7" w14:textId="77777777" w:rsidR="006D15F6" w:rsidRDefault="006D15F6" w:rsidP="006D15F6">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w:t>
                      </w:r>
                      <w:proofErr w:type="spellStart"/>
                      <w:r w:rsidRPr="003073A1">
                        <w:rPr>
                          <w:i/>
                          <w:iCs/>
                        </w:rPr>
                        <w:t>UplinkConfig</w:t>
                      </w:r>
                      <w:proofErr w:type="spellEnd"/>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anchorx="margin"/>
              </v:shape>
            </w:pict>
          </mc:Fallback>
        </mc:AlternateContent>
      </w:r>
      <w:r w:rsidR="006858A3" w:rsidRPr="005840B6">
        <w:rPr>
          <w:rFonts w:ascii="Times New Roman" w:eastAsia="Microsoft YaHei" w:hAnsi="Times New Roman"/>
          <w:b/>
          <w:bCs/>
          <w:color w:val="000000"/>
          <w:sz w:val="20"/>
          <w:szCs w:val="20"/>
        </w:rPr>
        <w:t xml:space="preserve">FFS: whether capture the above in specification with CR. </w:t>
      </w:r>
      <w:r>
        <w:rPr>
          <w:rFonts w:ascii="Times New Roman" w:eastAsia="Microsoft YaHei" w:hAnsi="Times New Roman"/>
          <w:b/>
          <w:bCs/>
          <w:color w:val="000000"/>
          <w:sz w:val="20"/>
          <w:szCs w:val="20"/>
        </w:rPr>
        <w:t xml:space="preserve">If needed, the following TP can be a starting point for discussion. </w:t>
      </w:r>
    </w:p>
    <w:p w14:paraId="557C8A98" w14:textId="57E342CB" w:rsidR="00A21F95" w:rsidRPr="005840B6" w:rsidRDefault="006858A3" w:rsidP="00A21F95">
      <w:pPr>
        <w:pStyle w:val="ListParagraph"/>
        <w:numPr>
          <w:ilvl w:val="0"/>
          <w:numId w:val="26"/>
        </w:numPr>
        <w:rPr>
          <w:rFonts w:ascii="Times New Roman" w:eastAsia="Microsoft YaHei" w:hAnsi="Times New Roman"/>
          <w:b/>
          <w:bCs/>
          <w:color w:val="000000"/>
          <w:sz w:val="20"/>
          <w:szCs w:val="20"/>
        </w:rPr>
      </w:pPr>
      <w:r w:rsidRPr="005840B6">
        <w:rPr>
          <w:rFonts w:ascii="Times New Roman" w:eastAsia="Microsoft YaHei" w:hAnsi="Times New Roman"/>
          <w:b/>
          <w:bCs/>
          <w:color w:val="000000"/>
          <w:sz w:val="20"/>
          <w:szCs w:val="20"/>
        </w:rPr>
        <w:t xml:space="preserve">FFS: whether/how to clarify the similar case for 2 CWs PDSCH. </w:t>
      </w:r>
    </w:p>
    <w:p w14:paraId="70CE864B" w14:textId="77777777" w:rsidR="006858A3" w:rsidRDefault="006858A3" w:rsidP="006858A3">
      <w:pPr>
        <w:rPr>
          <w:rFonts w:eastAsia="Microsoft YaHei"/>
          <w:b/>
          <w:bCs/>
          <w:color w:val="000000"/>
        </w:rPr>
      </w:pPr>
    </w:p>
    <w:p w14:paraId="42B09A57" w14:textId="5E625306" w:rsidR="00E92000" w:rsidRPr="00E92000" w:rsidRDefault="00E92000" w:rsidP="006858A3">
      <w:pPr>
        <w:rPr>
          <w:rFonts w:eastAsia="Microsoft YaHei"/>
          <w:color w:val="000000"/>
        </w:rPr>
      </w:pPr>
      <w:proofErr w:type="gramStart"/>
      <w:r w:rsidRPr="00E92000">
        <w:rPr>
          <w:rFonts w:eastAsia="Microsoft YaHei"/>
          <w:color w:val="000000"/>
        </w:rPr>
        <w:t>Companies</w:t>
      </w:r>
      <w:proofErr w:type="gramEnd"/>
      <w:r w:rsidRPr="00E92000">
        <w:rPr>
          <w:rFonts w:eastAsia="Microsoft YaHei"/>
          <w:color w:val="000000"/>
        </w:rPr>
        <w:t xml:space="preserve"> please provide comments to the above proposal 1 if any. </w:t>
      </w:r>
    </w:p>
    <w:tbl>
      <w:tblPr>
        <w:tblStyle w:val="TableGrid"/>
        <w:tblW w:w="0" w:type="auto"/>
        <w:tblLook w:val="04A0" w:firstRow="1" w:lastRow="0" w:firstColumn="1" w:lastColumn="0" w:noHBand="0" w:noVBand="1"/>
      </w:tblPr>
      <w:tblGrid>
        <w:gridCol w:w="2155"/>
        <w:gridCol w:w="7807"/>
      </w:tblGrid>
      <w:tr w:rsidR="007A543B" w14:paraId="66409912" w14:textId="77777777" w:rsidTr="00F264FF">
        <w:tc>
          <w:tcPr>
            <w:tcW w:w="2155" w:type="dxa"/>
          </w:tcPr>
          <w:p w14:paraId="19FF80E0" w14:textId="77777777" w:rsidR="007A543B" w:rsidRDefault="007A543B" w:rsidP="00F264FF">
            <w:pPr>
              <w:spacing w:before="0" w:after="0"/>
              <w:jc w:val="left"/>
            </w:pPr>
            <w:r>
              <w:t>Company Name</w:t>
            </w:r>
          </w:p>
        </w:tc>
        <w:tc>
          <w:tcPr>
            <w:tcW w:w="7807" w:type="dxa"/>
          </w:tcPr>
          <w:p w14:paraId="79FFD2A2" w14:textId="77777777" w:rsidR="007A543B" w:rsidRDefault="007A543B" w:rsidP="00F264FF">
            <w:pPr>
              <w:spacing w:before="0" w:after="0"/>
              <w:jc w:val="left"/>
            </w:pPr>
            <w:r>
              <w:t>Comments</w:t>
            </w:r>
          </w:p>
        </w:tc>
      </w:tr>
      <w:tr w:rsidR="007A543B" w:rsidRPr="00463427" w14:paraId="3ABF5A5A" w14:textId="77777777" w:rsidTr="00F264FF">
        <w:tc>
          <w:tcPr>
            <w:tcW w:w="2155" w:type="dxa"/>
          </w:tcPr>
          <w:p w14:paraId="573D2A12" w14:textId="1BDB3472" w:rsidR="007A543B" w:rsidRPr="00463427" w:rsidRDefault="007A543B" w:rsidP="00F264FF">
            <w:pPr>
              <w:spacing w:before="0" w:after="0"/>
              <w:jc w:val="left"/>
              <w:rPr>
                <w:rFonts w:eastAsia="PMingLiU"/>
                <w:lang w:eastAsia="zh-TW"/>
              </w:rPr>
            </w:pPr>
          </w:p>
        </w:tc>
        <w:tc>
          <w:tcPr>
            <w:tcW w:w="7807" w:type="dxa"/>
          </w:tcPr>
          <w:p w14:paraId="6083C8E8" w14:textId="44B62CA3" w:rsidR="007A543B" w:rsidRPr="00463427" w:rsidRDefault="007A543B" w:rsidP="00F264FF">
            <w:pPr>
              <w:spacing w:before="0" w:after="0"/>
              <w:jc w:val="left"/>
              <w:rPr>
                <w:rFonts w:eastAsia="PMingLiU"/>
                <w:lang w:eastAsia="zh-TW"/>
              </w:rPr>
            </w:pPr>
          </w:p>
        </w:tc>
      </w:tr>
      <w:tr w:rsidR="007A543B" w14:paraId="24BB68F4" w14:textId="77777777" w:rsidTr="00F264FF">
        <w:tc>
          <w:tcPr>
            <w:tcW w:w="2155" w:type="dxa"/>
          </w:tcPr>
          <w:p w14:paraId="59FA0204" w14:textId="634CE02F" w:rsidR="007A543B" w:rsidRDefault="007A543B" w:rsidP="00F264FF">
            <w:pPr>
              <w:spacing w:before="0" w:after="0"/>
              <w:jc w:val="left"/>
              <w:rPr>
                <w:lang w:eastAsia="zh-CN"/>
              </w:rPr>
            </w:pPr>
          </w:p>
        </w:tc>
        <w:tc>
          <w:tcPr>
            <w:tcW w:w="7807" w:type="dxa"/>
          </w:tcPr>
          <w:p w14:paraId="672C2CB1" w14:textId="4377BAFA" w:rsidR="007A543B" w:rsidRDefault="007A543B" w:rsidP="00F264FF">
            <w:pPr>
              <w:spacing w:before="0" w:after="0"/>
              <w:jc w:val="left"/>
              <w:rPr>
                <w:lang w:eastAsia="zh-CN"/>
              </w:rPr>
            </w:pPr>
          </w:p>
        </w:tc>
      </w:tr>
    </w:tbl>
    <w:p w14:paraId="3E5CCAC4" w14:textId="77777777" w:rsidR="006858A3" w:rsidRPr="006858A3" w:rsidRDefault="006858A3" w:rsidP="006858A3">
      <w:pPr>
        <w:rPr>
          <w:rFonts w:eastAsia="Microsoft YaHei"/>
          <w:b/>
          <w:bCs/>
          <w:color w:val="000000"/>
        </w:rPr>
      </w:pPr>
    </w:p>
    <w:p w14:paraId="19D919A0" w14:textId="77777777" w:rsidR="002F1699" w:rsidRDefault="002F1699" w:rsidP="002F1699">
      <w:pPr>
        <w:pStyle w:val="Heading1"/>
      </w:pPr>
      <w:r>
        <w:t>PTRS to CW association for PUSCH retransmission</w:t>
      </w:r>
      <w:bookmarkEnd w:id="9"/>
    </w:p>
    <w:p w14:paraId="38B8C380" w14:textId="34D5106F" w:rsidR="002F1699" w:rsidRPr="00320D7F" w:rsidRDefault="00260C95" w:rsidP="002F1699">
      <w:pPr>
        <w:rPr>
          <w:lang w:eastAsia="zh-CN"/>
        </w:rPr>
      </w:pPr>
      <w:r>
        <w:rPr>
          <w:lang w:val="en-GB"/>
        </w:rPr>
        <w:t xml:space="preserve">As mentioned in Section </w:t>
      </w:r>
      <w:r>
        <w:rPr>
          <w:lang w:val="en-GB"/>
        </w:rPr>
        <w:fldChar w:fldCharType="begin"/>
      </w:r>
      <w:r>
        <w:rPr>
          <w:lang w:val="en-GB"/>
        </w:rPr>
        <w:instrText xml:space="preserve"> REF _Ref173604061 \r \h </w:instrText>
      </w:r>
      <w:r>
        <w:rPr>
          <w:lang w:val="en-GB"/>
        </w:rPr>
      </w:r>
      <w:r>
        <w:rPr>
          <w:lang w:val="en-GB"/>
        </w:rPr>
        <w:fldChar w:fldCharType="separate"/>
      </w:r>
      <w:r>
        <w:rPr>
          <w:lang w:val="en-GB"/>
        </w:rPr>
        <w:t>2</w:t>
      </w:r>
      <w:r>
        <w:rPr>
          <w:lang w:val="en-GB"/>
        </w:rPr>
        <w:fldChar w:fldCharType="end"/>
      </w:r>
      <w:r>
        <w:rPr>
          <w:lang w:val="en-GB"/>
        </w:rPr>
        <w:t xml:space="preserve">, </w:t>
      </w:r>
      <w:r>
        <w:t>t</w:t>
      </w:r>
      <w:r w:rsidR="002F1699" w:rsidRPr="00320D7F">
        <w:t>here is a discrepancy between PTRS time density determination and PTRS to CW association for PUSCH retransmission with 2 CWs</w:t>
      </w:r>
      <w:r w:rsidR="002F1699">
        <w:t xml:space="preserve">. The discrepancy is again </w:t>
      </w:r>
      <w:r w:rsidR="002F1699" w:rsidRPr="00320D7F">
        <w:t xml:space="preserve">illustrated below. </w:t>
      </w:r>
    </w:p>
    <w:p w14:paraId="2330DE11" w14:textId="77777777" w:rsidR="002F1699" w:rsidRDefault="002F1699" w:rsidP="002F1699">
      <w:r w:rsidRPr="004C1FE1">
        <w:t xml:space="preserve">The following is specification for PTRS time density where initial MCS is used when </w:t>
      </w:r>
      <w:r>
        <w:t>below conditions are both satisfied.</w:t>
      </w:r>
    </w:p>
    <w:p w14:paraId="24C4007A" w14:textId="77777777" w:rsidR="002F1699" w:rsidRPr="004C1FE1" w:rsidRDefault="002F1699" w:rsidP="002F1699">
      <w:pPr>
        <w:pStyle w:val="ListParagraph"/>
        <w:numPr>
          <w:ilvl w:val="0"/>
          <w:numId w:val="21"/>
        </w:numPr>
        <w:rPr>
          <w:rFonts w:ascii="Times New Roman" w:hAnsi="Times New Roman"/>
          <w:sz w:val="20"/>
          <w:szCs w:val="20"/>
        </w:rPr>
      </w:pPr>
      <w:r w:rsidRPr="004C1FE1">
        <w:rPr>
          <w:rFonts w:ascii="Times New Roman" w:hAnsi="Times New Roman"/>
          <w:sz w:val="20"/>
          <w:szCs w:val="20"/>
        </w:rPr>
        <w:t>1) It is PUSCH retransmission</w:t>
      </w:r>
    </w:p>
    <w:p w14:paraId="0E531B0B" w14:textId="77777777" w:rsidR="002F1699" w:rsidRPr="004C1FE1" w:rsidRDefault="002F1699" w:rsidP="002F1699">
      <w:pPr>
        <w:pStyle w:val="ListParagraph"/>
        <w:numPr>
          <w:ilvl w:val="0"/>
          <w:numId w:val="21"/>
        </w:numPr>
        <w:rPr>
          <w:rFonts w:ascii="Times New Roman" w:hAnsi="Times New Roman"/>
          <w:sz w:val="20"/>
          <w:szCs w:val="20"/>
        </w:rPr>
      </w:pPr>
      <w:r>
        <w:rPr>
          <w:noProof/>
        </w:rPr>
        <mc:AlternateContent>
          <mc:Choice Requires="wps">
            <w:drawing>
              <wp:anchor distT="45720" distB="45720" distL="114300" distR="114300" simplePos="0" relativeHeight="251693056" behindDoc="0" locked="0" layoutInCell="1" allowOverlap="1" wp14:anchorId="78FB819C" wp14:editId="63A83D7F">
                <wp:simplePos x="0" y="0"/>
                <wp:positionH relativeFrom="margin">
                  <wp:align>left</wp:align>
                </wp:positionH>
                <wp:positionV relativeFrom="paragraph">
                  <wp:posOffset>205740</wp:posOffset>
                </wp:positionV>
                <wp:extent cx="6280150" cy="717550"/>
                <wp:effectExtent l="0" t="0" r="25400" b="25400"/>
                <wp:wrapSquare wrapText="bothSides"/>
                <wp:docPr id="10534655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717550"/>
                        </a:xfrm>
                        <a:prstGeom prst="rect">
                          <a:avLst/>
                        </a:prstGeom>
                        <a:solidFill>
                          <a:srgbClr val="FFFFFF"/>
                        </a:solidFill>
                        <a:ln w="9525">
                          <a:solidFill>
                            <a:srgbClr val="000000"/>
                          </a:solidFill>
                          <a:miter lim="800000"/>
                          <a:headEnd/>
                          <a:tailEnd/>
                        </a:ln>
                      </wps:spPr>
                      <wps:txbx>
                        <w:txbxContent>
                          <w:p w14:paraId="3673FE93"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the MCS for PT-RS time-density determination is obtained from the DCI for the same transport block in the initial transmission, which is smaller than or equal to V.</w:t>
                            </w:r>
                          </w:p>
                          <w:p w14:paraId="1AFA0FDE"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B819C" id="_x0000_s1028" type="#_x0000_t202" style="position:absolute;left:0;text-align:left;margin-left:0;margin-top:16.2pt;width:494.5pt;height:56.5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">
                <v:textbox>
                  <w:txbxContent>
                    <w:p w14:paraId="3673FE93" w14:textId="77777777" w:rsidR="002F1699" w:rsidRPr="004C1FE1" w:rsidRDefault="002F1699" w:rsidP="002F1699">
                      <w:r w:rsidRPr="004C1FE1">
                        <w:t xml:space="preserve">When a UE is scheduled to transmit PUSCH for retransmission, if the UE is scheduled with </w:t>
                      </w:r>
                      <w:r w:rsidRPr="004C1FE1">
                        <w:rPr>
                          <w:i/>
                          <w:iCs/>
                        </w:rPr>
                        <w:t>I</w:t>
                      </w:r>
                      <w:r w:rsidRPr="004C1FE1">
                        <w:rPr>
                          <w:i/>
                          <w:iCs/>
                          <w:vertAlign w:val="subscript"/>
                        </w:rPr>
                        <w:t>MCS</w:t>
                      </w:r>
                      <w:r w:rsidRPr="004C1FE1">
                        <w:t xml:space="preserve"> &gt; </w:t>
                      </w:r>
                      <w:r w:rsidRPr="004C1FE1">
                        <w:rPr>
                          <w:i/>
                          <w:iCs/>
                        </w:rPr>
                        <w:t>V</w:t>
                      </w:r>
                      <w:r w:rsidRPr="004C1FE1">
                        <w:t xml:space="preserve">, where </w:t>
                      </w:r>
                      <w:r w:rsidRPr="004C1FE1">
                        <w:rPr>
                          <w:i/>
                          <w:iCs/>
                        </w:rPr>
                        <w:t>V</w:t>
                      </w:r>
                      <w:r w:rsidRPr="004C1FE1">
                        <w:t xml:space="preserve"> = 28 for MCS Table 5.1.3.1-1 and MCS Table 5.1.3.1-3 and </w:t>
                      </w:r>
                      <w:r w:rsidRPr="004C1FE1">
                        <w:rPr>
                          <w:i/>
                          <w:iCs/>
                        </w:rPr>
                        <w:t>V</w:t>
                      </w:r>
                      <w:r w:rsidRPr="004C1FE1">
                        <w:t xml:space="preserve"> = 27 for MCS Table 5.1.3.1-2, respectively, the MCS for PT-RS time-density determination is obtained from the DCI for the same transport block in the initial transmission, which is smaller than or equal to V.</w:t>
                      </w:r>
                    </w:p>
                    <w:p w14:paraId="1AFA0FDE" w14:textId="77777777" w:rsidR="002F1699" w:rsidRDefault="002F1699" w:rsidP="002F1699"/>
                  </w:txbxContent>
                </v:textbox>
                <w10:wrap type="square" anchorx="margin"/>
              </v:shape>
            </w:pict>
          </mc:Fallback>
        </mc:AlternateContent>
      </w:r>
      <w:r w:rsidRPr="004C1FE1">
        <w:rPr>
          <w:rFonts w:ascii="Times New Roman" w:hAnsi="Times New Roman"/>
          <w:sz w:val="20"/>
          <w:szCs w:val="20"/>
        </w:rPr>
        <w:t xml:space="preserve">2) Reserved MCS is used </w:t>
      </w:r>
    </w:p>
    <w:p w14:paraId="25413CDB" w14:textId="77777777" w:rsidR="002F1699" w:rsidRPr="004C1FE1" w:rsidRDefault="002F1699" w:rsidP="002F1699">
      <w:r>
        <w:rPr>
          <w:noProof/>
        </w:rPr>
        <w:lastRenderedPageBreak/>
        <mc:AlternateContent>
          <mc:Choice Requires="wps">
            <w:drawing>
              <wp:anchor distT="45720" distB="45720" distL="114300" distR="114300" simplePos="0" relativeHeight="251694080" behindDoc="0" locked="0" layoutInCell="1" allowOverlap="1" wp14:anchorId="484C2CD8" wp14:editId="2D61300A">
                <wp:simplePos x="0" y="0"/>
                <wp:positionH relativeFrom="margin">
                  <wp:align>left</wp:align>
                </wp:positionH>
                <wp:positionV relativeFrom="paragraph">
                  <wp:posOffset>1212215</wp:posOffset>
                </wp:positionV>
                <wp:extent cx="6324600" cy="1130300"/>
                <wp:effectExtent l="0" t="0" r="19050" b="12700"/>
                <wp:wrapSquare wrapText="bothSides"/>
                <wp:docPr id="1165822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130300"/>
                        </a:xfrm>
                        <a:prstGeom prst="rect">
                          <a:avLst/>
                        </a:prstGeom>
                        <a:solidFill>
                          <a:srgbClr val="FFFFFF"/>
                        </a:solidFill>
                        <a:ln w="9525">
                          <a:solidFill>
                            <a:srgbClr val="000000"/>
                          </a:solidFill>
                          <a:miter lim="800000"/>
                          <a:headEnd/>
                          <a:tailEnd/>
                        </a:ln>
                      </wps:spPr>
                      <wps:txbx>
                        <w:txbxContent>
                          <w:p w14:paraId="063F6F8C" w14:textId="77777777" w:rsidR="002F1699" w:rsidRPr="005A6CBF" w:rsidRDefault="002F1699" w:rsidP="002F1699">
                            <w:r w:rsidRPr="005A6CBF">
                              <w:t>If a UE is scheduled with two codewords,</w:t>
                            </w:r>
                          </w:p>
                          <w:p w14:paraId="4AA714AB" w14:textId="77777777" w:rsidR="002F1699" w:rsidRDefault="002F1699" w:rsidP="002F1699">
                            <w:r w:rsidRPr="005A6CBF">
                              <w:t xml:space="preserve">-    if the UE is configured with the higher layer parameter </w:t>
                            </w:r>
                            <w:proofErr w:type="spellStart"/>
                            <w:r w:rsidRPr="005A6CBF">
                              <w:rPr>
                                <w:i/>
                                <w:iCs/>
                              </w:rPr>
                              <w:t>maxNrofPorts</w:t>
                            </w:r>
                            <w:proofErr w:type="spellEnd"/>
                            <w:r w:rsidRPr="005A6CBF">
                              <w:t xml:space="preserve"> in </w:t>
                            </w:r>
                            <w:r w:rsidRPr="005A6CBF">
                              <w:rPr>
                                <w:i/>
                                <w:iCs/>
                              </w:rPr>
                              <w:t>PTRS-</w:t>
                            </w:r>
                            <w:proofErr w:type="spellStart"/>
                            <w:r w:rsidRPr="005A6CBF">
                              <w:rPr>
                                <w:i/>
                                <w:iCs/>
                              </w:rPr>
                              <w:t>UplinkConfig</w:t>
                            </w:r>
                            <w:proofErr w:type="spellEnd"/>
                            <w:r w:rsidRPr="005A6CBF">
                              <w:t xml:space="preserve"> set to 'n1', the PT-RS port is associated with the one of DM-RS ports indicated by DCI field </w:t>
                            </w:r>
                            <w:r w:rsidRPr="005A6CBF">
                              <w:rPr>
                                <w:i/>
                                <w:iCs/>
                              </w:rPr>
                              <w:t>PTRS-DMRS association </w:t>
                            </w:r>
                            <w:r w:rsidRPr="005A6CBF">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C2CD8" id="_x0000_s1029" type="#_x0000_t202" style="position:absolute;margin-left:0;margin-top:95.45pt;width:498pt;height:8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">
                <v:textbox>
                  <w:txbxContent>
                    <w:p w14:paraId="063F6F8C" w14:textId="77777777" w:rsidR="002F1699" w:rsidRPr="005A6CBF" w:rsidRDefault="002F1699" w:rsidP="002F1699">
                      <w:r w:rsidRPr="005A6CBF">
                        <w:t>If a UE is scheduled with two codewords,</w:t>
                      </w:r>
                    </w:p>
                    <w:p w14:paraId="4AA714AB" w14:textId="77777777" w:rsidR="002F1699" w:rsidRDefault="002F1699" w:rsidP="002F1699">
                      <w:r w:rsidRPr="005A6CBF">
                        <w:t xml:space="preserve">-    if the UE is configured with the higher layer parameter </w:t>
                      </w:r>
                      <w:proofErr w:type="spellStart"/>
                      <w:r w:rsidRPr="005A6CBF">
                        <w:rPr>
                          <w:i/>
                          <w:iCs/>
                        </w:rPr>
                        <w:t>maxNrofPorts</w:t>
                      </w:r>
                      <w:proofErr w:type="spellEnd"/>
                      <w:r w:rsidRPr="005A6CBF">
                        <w:t xml:space="preserve"> in </w:t>
                      </w:r>
                      <w:r w:rsidRPr="005A6CBF">
                        <w:rPr>
                          <w:i/>
                          <w:iCs/>
                        </w:rPr>
                        <w:t>PTRS-UplinkConfig</w:t>
                      </w:r>
                      <w:r w:rsidRPr="005A6CBF">
                        <w:t xml:space="preserve"> set to 'n1', the PT-RS port is associated with the one of DM-RS ports indicated by DCI field </w:t>
                      </w:r>
                      <w:r w:rsidRPr="005A6CBF">
                        <w:rPr>
                          <w:i/>
                          <w:iCs/>
                        </w:rPr>
                        <w:t>PTRS-DMRS association </w:t>
                      </w:r>
                      <w:r w:rsidRPr="005A6CBF">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anchorx="margin"/>
              </v:shape>
            </w:pict>
          </mc:Fallback>
        </mc:AlternateContent>
      </w:r>
      <w:r w:rsidRPr="004C1FE1">
        <w:t>While for PTRS to CW association,</w:t>
      </w:r>
      <w:r>
        <w:t xml:space="preserve"> according to following specification,</w:t>
      </w:r>
      <w:r w:rsidRPr="004C1FE1">
        <w:t xml:space="preserve"> initial MCS is used when only </w:t>
      </w:r>
      <w:r>
        <w:t xml:space="preserve">condition </w:t>
      </w:r>
      <w:r w:rsidRPr="004C1FE1">
        <w:t xml:space="preserve">1) </w:t>
      </w:r>
      <w:r>
        <w:t>is satisfied, i.e.,</w:t>
      </w:r>
      <w:r w:rsidRPr="004C1FE1">
        <w:t xml:space="preserve"> </w:t>
      </w:r>
      <w:r>
        <w:t>i</w:t>
      </w:r>
      <w:r w:rsidRPr="004C1FE1">
        <w:t>t is PUSCH retransmission</w:t>
      </w:r>
      <w:r>
        <w:t>.</w:t>
      </w:r>
    </w:p>
    <w:p w14:paraId="52C85874" w14:textId="77777777" w:rsidR="002F1699" w:rsidRDefault="002F1699" w:rsidP="002F1699">
      <w:r>
        <w:t xml:space="preserve">It is preferred to align the PTRS time density determination and PTRS to CW association for PUSCH retransmission with 2 CWs. </w:t>
      </w:r>
    </w:p>
    <w:p w14:paraId="7053DCD9" w14:textId="038B3FF3" w:rsidR="002F1699" w:rsidRDefault="002F1699" w:rsidP="002F1699">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2</w:t>
      </w:r>
      <w:r w:rsidRPr="002A6E8B">
        <w:rPr>
          <w:rFonts w:eastAsia="Microsoft YaHei"/>
          <w:b/>
          <w:bCs/>
          <w:color w:val="000000"/>
        </w:rPr>
        <w:t>:</w:t>
      </w:r>
      <w:r>
        <w:rPr>
          <w:rFonts w:eastAsia="Microsoft YaHei"/>
          <w:b/>
          <w:bCs/>
          <w:color w:val="000000"/>
        </w:rPr>
        <w:t xml:space="preserve"> </w:t>
      </w:r>
      <w:r w:rsidR="005B7BDE">
        <w:rPr>
          <w:rFonts w:eastAsia="Microsoft YaHei"/>
          <w:b/>
          <w:bCs/>
          <w:color w:val="000000"/>
        </w:rPr>
        <w:t>If option 2 is adopted, t</w:t>
      </w:r>
      <w:r>
        <w:rPr>
          <w:b/>
          <w:bCs/>
        </w:rPr>
        <w:t xml:space="preserve">he following TP is adopted for Section 6.2.3.1 in TS38.214 Rel-18. </w:t>
      </w:r>
    </w:p>
    <w:p w14:paraId="5C4C5F93" w14:textId="77777777" w:rsidR="002F1699" w:rsidRPr="004C1FE1" w:rsidRDefault="002F1699" w:rsidP="002F1699">
      <w:r>
        <w:rPr>
          <w:noProof/>
        </w:rPr>
        <mc:AlternateContent>
          <mc:Choice Requires="wps">
            <w:drawing>
              <wp:anchor distT="45720" distB="45720" distL="114300" distR="114300" simplePos="0" relativeHeight="251695104" behindDoc="0" locked="0" layoutInCell="1" allowOverlap="1" wp14:anchorId="047CB3BF" wp14:editId="3F085E22">
                <wp:simplePos x="0" y="0"/>
                <wp:positionH relativeFrom="margin">
                  <wp:align>left</wp:align>
                </wp:positionH>
                <wp:positionV relativeFrom="paragraph">
                  <wp:posOffset>13970</wp:posOffset>
                </wp:positionV>
                <wp:extent cx="6299200" cy="2305050"/>
                <wp:effectExtent l="0" t="0" r="25400" b="19050"/>
                <wp:wrapSquare wrapText="bothSides"/>
                <wp:docPr id="4232600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305050"/>
                        </a:xfrm>
                        <a:prstGeom prst="rect">
                          <a:avLst/>
                        </a:prstGeom>
                        <a:solidFill>
                          <a:srgbClr val="FFFFFF"/>
                        </a:solidFill>
                        <a:ln w="9525">
                          <a:solidFill>
                            <a:srgbClr val="000000"/>
                          </a:solidFill>
                          <a:miter lim="800000"/>
                          <a:headEnd/>
                          <a:tailEnd/>
                        </a:ln>
                      </wps:spPr>
                      <wps:txbx>
                        <w:txbxContent>
                          <w:p w14:paraId="06D0B08D" w14:textId="77777777" w:rsidR="002F1699" w:rsidRDefault="002F1699" w:rsidP="002F1699">
                            <w:pPr>
                              <w:pStyle w:val="Heading4"/>
                              <w:numPr>
                                <w:ilvl w:val="0"/>
                                <w:numId w:val="0"/>
                              </w:numPr>
                              <w:ind w:left="864" w:hanging="864"/>
                              <w:rPr>
                                <w:color w:val="000000"/>
                              </w:rPr>
                            </w:pPr>
                            <w:bookmarkStart w:id="10" w:name="_Toc11352163"/>
                            <w:bookmarkStart w:id="11" w:name="_Toc20318053"/>
                            <w:bookmarkStart w:id="12" w:name="_Toc27299951"/>
                            <w:bookmarkStart w:id="13" w:name="_Toc29673226"/>
                            <w:bookmarkStart w:id="14" w:name="_Toc29673367"/>
                            <w:bookmarkStart w:id="15" w:name="_Toc29674360"/>
                            <w:bookmarkStart w:id="16" w:name="_Toc36645590"/>
                            <w:bookmarkStart w:id="17" w:name="_Toc45810639"/>
                            <w:bookmarkStart w:id="18" w:name="_Toc16979382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0"/>
                            <w:bookmarkEnd w:id="11"/>
                            <w:bookmarkEnd w:id="12"/>
                            <w:bookmarkEnd w:id="13"/>
                            <w:bookmarkEnd w:id="14"/>
                            <w:bookmarkEnd w:id="15"/>
                            <w:bookmarkEnd w:id="16"/>
                            <w:bookmarkEnd w:id="17"/>
                            <w:bookmarkEnd w:id="18"/>
                          </w:p>
                          <w:p w14:paraId="0F11CF31" w14:textId="77777777" w:rsidR="002F1699" w:rsidRPr="00BE019B" w:rsidRDefault="002F1699" w:rsidP="002F1699">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39464698" w14:textId="77777777" w:rsidR="002F1699" w:rsidRPr="000C6B0D" w:rsidRDefault="002F1699" w:rsidP="002F1699">
                            <w:r w:rsidRPr="000C6B0D">
                              <w:rPr>
                                <w:rFonts w:hint="eastAsia"/>
                              </w:rPr>
                              <w:t>I</w:t>
                            </w:r>
                            <w:r w:rsidRPr="000C6B0D">
                              <w:t>f a UE is scheduled with two codewords,</w:t>
                            </w:r>
                          </w:p>
                          <w:p w14:paraId="580F0D1C" w14:textId="77777777" w:rsidR="002F1699" w:rsidRDefault="002F1699" w:rsidP="002F1699">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5476C77C" w14:textId="77777777" w:rsidR="002F1699" w:rsidRPr="00BE019B" w:rsidRDefault="002F1699" w:rsidP="002F1699">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6BCFB17E" w14:textId="77777777" w:rsidR="002F1699" w:rsidRDefault="002F1699" w:rsidP="002F16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CB3BF" id="_x0000_s1030" type="#_x0000_t202" style="position:absolute;margin-left:0;margin-top:1.1pt;width:496pt;height:181.5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">
                <v:textbox>
                  <w:txbxContent>
                    <w:p w14:paraId="06D0B08D" w14:textId="77777777" w:rsidR="002F1699" w:rsidRDefault="002F1699" w:rsidP="002F1699">
                      <w:pPr>
                        <w:pStyle w:val="Heading4"/>
                        <w:numPr>
                          <w:ilvl w:val="0"/>
                          <w:numId w:val="0"/>
                        </w:numPr>
                        <w:ind w:left="864" w:hanging="864"/>
                        <w:rPr>
                          <w:color w:val="000000"/>
                        </w:rPr>
                      </w:pPr>
                      <w:bookmarkStart w:id="18" w:name="_Toc11352163"/>
                      <w:bookmarkStart w:id="19" w:name="_Toc20318053"/>
                      <w:bookmarkStart w:id="20" w:name="_Toc27299951"/>
                      <w:bookmarkStart w:id="21" w:name="_Toc29673226"/>
                      <w:bookmarkStart w:id="22" w:name="_Toc29673367"/>
                      <w:bookmarkStart w:id="23" w:name="_Toc29674360"/>
                      <w:bookmarkStart w:id="24" w:name="_Toc36645590"/>
                      <w:bookmarkStart w:id="25" w:name="_Toc45810639"/>
                      <w:bookmarkStart w:id="26" w:name="_Toc16979382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8"/>
                      <w:bookmarkEnd w:id="19"/>
                      <w:bookmarkEnd w:id="20"/>
                      <w:bookmarkEnd w:id="21"/>
                      <w:bookmarkEnd w:id="22"/>
                      <w:bookmarkEnd w:id="23"/>
                      <w:bookmarkEnd w:id="24"/>
                      <w:bookmarkEnd w:id="25"/>
                      <w:bookmarkEnd w:id="26"/>
                    </w:p>
                    <w:p w14:paraId="0F11CF31" w14:textId="77777777" w:rsidR="002F1699" w:rsidRPr="00BE019B" w:rsidRDefault="002F1699" w:rsidP="002F1699">
                      <w:pPr>
                        <w:jc w:val="center"/>
                        <w:rPr>
                          <w:color w:val="FF0000"/>
                        </w:rPr>
                      </w:pPr>
                      <w:r>
                        <w:rPr>
                          <w:color w:val="FF0000"/>
                        </w:rPr>
                        <w:t>*** Unrelated text are omitted ***</w:t>
                      </w:r>
                    </w:p>
                    <w:p w14:paraId="39464698" w14:textId="77777777" w:rsidR="002F1699" w:rsidRPr="000C6B0D" w:rsidRDefault="002F1699" w:rsidP="002F1699">
                      <w:r w:rsidRPr="000C6B0D">
                        <w:rPr>
                          <w:rFonts w:hint="eastAsia"/>
                        </w:rPr>
                        <w:t>I</w:t>
                      </w:r>
                      <w:r w:rsidRPr="000C6B0D">
                        <w:t>f a UE is scheduled with two codewords,</w:t>
                      </w:r>
                    </w:p>
                    <w:p w14:paraId="580F0D1C" w14:textId="77777777" w:rsidR="002F1699" w:rsidRDefault="002F1699" w:rsidP="002F1699">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PTRS-UplinkConfig</w:t>
                      </w:r>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5476C77C" w14:textId="77777777" w:rsidR="002F1699" w:rsidRPr="00BE019B" w:rsidRDefault="002F1699" w:rsidP="002F1699">
                      <w:pPr>
                        <w:jc w:val="center"/>
                        <w:rPr>
                          <w:color w:val="FF0000"/>
                        </w:rPr>
                      </w:pPr>
                      <w:r>
                        <w:rPr>
                          <w:color w:val="FF0000"/>
                        </w:rPr>
                        <w:t>*** Unrelated text are omitted ***</w:t>
                      </w:r>
                    </w:p>
                    <w:p w14:paraId="6BCFB17E" w14:textId="77777777" w:rsidR="002F1699" w:rsidRDefault="002F1699" w:rsidP="002F1699"/>
                  </w:txbxContent>
                </v:textbox>
                <w10:wrap type="square" anchorx="margin"/>
              </v:shape>
            </w:pict>
          </mc:Fallback>
        </mc:AlternateContent>
      </w:r>
      <w:r>
        <w:t xml:space="preserve"> </w:t>
      </w:r>
    </w:p>
    <w:p w14:paraId="17A7122A" w14:textId="77777777" w:rsidR="00A66EBE" w:rsidRDefault="00A66EBE" w:rsidP="00A66EBE">
      <w:pPr>
        <w:pStyle w:val="Heading1"/>
      </w:pPr>
      <w:bookmarkStart w:id="19" w:name="_Ref173602538"/>
      <w:r>
        <w:t>PTRS to CW association for PDSCH retransmission</w:t>
      </w:r>
      <w:bookmarkEnd w:id="19"/>
    </w:p>
    <w:p w14:paraId="7F70989D" w14:textId="77777777" w:rsidR="00A66EBE" w:rsidRDefault="00A66EBE" w:rsidP="00A66EBE">
      <w:bookmarkStart w:id="20" w:name="_Ref102041626"/>
      <w:r>
        <w:t>It is identified that t</w:t>
      </w:r>
      <w:r w:rsidRPr="003073A1">
        <w:t xml:space="preserve">he </w:t>
      </w:r>
      <w:r>
        <w:t xml:space="preserve">rule to decide </w:t>
      </w:r>
      <w:r w:rsidRPr="003073A1">
        <w:t xml:space="preserve">PTRS to </w:t>
      </w:r>
      <w:r>
        <w:t xml:space="preserve">CW association is different between </w:t>
      </w:r>
      <w:r w:rsidRPr="003073A1">
        <w:t>PDSCH</w:t>
      </w:r>
      <w:r>
        <w:t xml:space="preserve"> and PUSCH, in case of retransmission</w:t>
      </w:r>
      <w:r w:rsidRPr="003073A1">
        <w:t xml:space="preserve">. </w:t>
      </w:r>
    </w:p>
    <w:p w14:paraId="1D9BCA8E" w14:textId="77777777" w:rsidR="00A66EBE" w:rsidRDefault="00A66EBE" w:rsidP="00A66EBE">
      <w:pPr>
        <w:rPr>
          <w:sz w:val="22"/>
          <w:szCs w:val="22"/>
          <w:lang w:eastAsia="zh-CN"/>
        </w:rPr>
      </w:pPr>
      <w:r>
        <w:rPr>
          <w:noProof/>
        </w:rPr>
        <mc:AlternateContent>
          <mc:Choice Requires="wps">
            <w:drawing>
              <wp:anchor distT="45720" distB="45720" distL="114300" distR="114300" simplePos="0" relativeHeight="251685888" behindDoc="0" locked="0" layoutInCell="1" allowOverlap="1" wp14:anchorId="355C1B5F" wp14:editId="2992CEA6">
                <wp:simplePos x="0" y="0"/>
                <wp:positionH relativeFrom="margin">
                  <wp:align>right</wp:align>
                </wp:positionH>
                <wp:positionV relativeFrom="paragraph">
                  <wp:posOffset>358140</wp:posOffset>
                </wp:positionV>
                <wp:extent cx="6299200" cy="7048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704850"/>
                        </a:xfrm>
                        <a:prstGeom prst="rect">
                          <a:avLst/>
                        </a:prstGeom>
                        <a:solidFill>
                          <a:srgbClr val="FFFFFF"/>
                        </a:solidFill>
                        <a:ln w="9525">
                          <a:solidFill>
                            <a:srgbClr val="000000"/>
                          </a:solidFill>
                          <a:miter lim="800000"/>
                          <a:headEnd/>
                          <a:tailEnd/>
                        </a:ln>
                      </wps:spPr>
                      <wps:txbx>
                        <w:txbxContent>
                          <w:p w14:paraId="4A4F0C42" w14:textId="77777777" w:rsidR="00A66EBE" w:rsidRDefault="00A66EBE" w:rsidP="00A66EB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C1B5F" id="_x0000_s1031" type="#_x0000_t202" style="position:absolute;margin-left:444.8pt;margin-top:28.2pt;width:496pt;height:55.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">
                <v:textbox>
                  <w:txbxContent>
                    <w:p w14:paraId="4A4F0C42" w14:textId="77777777" w:rsidR="00A66EBE" w:rsidRDefault="00A66EBE" w:rsidP="00A66EB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txbxContent>
                </v:textbox>
                <w10:wrap type="square" anchorx="margin"/>
              </v:shape>
            </w:pict>
          </mc:Fallback>
        </mc:AlternateContent>
      </w:r>
      <w:r w:rsidRPr="003073A1">
        <w:t xml:space="preserve">The following is the specification for DL. With that, regardless </w:t>
      </w:r>
      <w:r>
        <w:t>the PDSCH is</w:t>
      </w:r>
      <w:r w:rsidRPr="003073A1">
        <w:t xml:space="preserve"> first</w:t>
      </w:r>
      <w:r>
        <w:t xml:space="preserve"> transmission or retransmission</w:t>
      </w:r>
      <w:r w:rsidRPr="003073A1">
        <w:t xml:space="preserve">, PTRS is always associated with the CW with higher MCS (even it is a reserved MCS such as 31). </w:t>
      </w:r>
    </w:p>
    <w:p w14:paraId="7CB66573" w14:textId="77777777" w:rsidR="00A66EBE" w:rsidRDefault="00A66EBE" w:rsidP="00A66EBE">
      <w:r>
        <w:rPr>
          <w:noProof/>
        </w:rPr>
        <mc:AlternateContent>
          <mc:Choice Requires="wps">
            <w:drawing>
              <wp:anchor distT="45720" distB="45720" distL="114300" distR="114300" simplePos="0" relativeHeight="251686912" behindDoc="0" locked="0" layoutInCell="1" allowOverlap="1" wp14:anchorId="000E868F" wp14:editId="572379C6">
                <wp:simplePos x="0" y="0"/>
                <wp:positionH relativeFrom="margin">
                  <wp:align>right</wp:align>
                </wp:positionH>
                <wp:positionV relativeFrom="paragraph">
                  <wp:posOffset>1135380</wp:posOffset>
                </wp:positionV>
                <wp:extent cx="6318250" cy="1117600"/>
                <wp:effectExtent l="0" t="0" r="25400" b="25400"/>
                <wp:wrapSquare wrapText="bothSides"/>
                <wp:docPr id="1669323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17600"/>
                        </a:xfrm>
                        <a:prstGeom prst="rect">
                          <a:avLst/>
                        </a:prstGeom>
                        <a:solidFill>
                          <a:srgbClr val="FFFFFF"/>
                        </a:solidFill>
                        <a:ln w="9525">
                          <a:solidFill>
                            <a:srgbClr val="000000"/>
                          </a:solidFill>
                          <a:miter lim="800000"/>
                          <a:headEnd/>
                          <a:tailEnd/>
                        </a:ln>
                      </wps:spPr>
                      <wps:txbx>
                        <w:txbxContent>
                          <w:p w14:paraId="55960C07" w14:textId="77777777" w:rsidR="00A66EBE" w:rsidRPr="003073A1" w:rsidRDefault="00A66EBE" w:rsidP="00A66EBE">
                            <w:r w:rsidRPr="003073A1">
                              <w:t>If a UE is scheduled with two codewords,</w:t>
                            </w:r>
                          </w:p>
                          <w:p w14:paraId="78585064" w14:textId="77777777" w:rsidR="00A66EBE" w:rsidRDefault="00A66EBE" w:rsidP="00A66EBE">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w:t>
                            </w:r>
                            <w:proofErr w:type="spellStart"/>
                            <w:r w:rsidRPr="003073A1">
                              <w:rPr>
                                <w:i/>
                                <w:iCs/>
                              </w:rPr>
                              <w:t>UplinkConfig</w:t>
                            </w:r>
                            <w:proofErr w:type="spellEnd"/>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0E868F" id="_x0000_s1032" type="#_x0000_t202" style="position:absolute;margin-left:446.3pt;margin-top:89.4pt;width:497.5pt;height:88pt;z-index:2516869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">
                <v:textbox>
                  <w:txbxContent>
                    <w:p w14:paraId="55960C07" w14:textId="77777777" w:rsidR="00A66EBE" w:rsidRPr="003073A1" w:rsidRDefault="00A66EBE" w:rsidP="00A66EBE">
                      <w:r w:rsidRPr="003073A1">
                        <w:t>If a UE is scheduled with two codewords,</w:t>
                      </w:r>
                    </w:p>
                    <w:p w14:paraId="78585064" w14:textId="77777777" w:rsidR="00A66EBE" w:rsidRDefault="00A66EBE" w:rsidP="00A66EBE">
                      <w:r w:rsidRPr="003073A1">
                        <w:t xml:space="preserve">-    if the UE is configured with the higher layer parameter </w:t>
                      </w:r>
                      <w:proofErr w:type="spellStart"/>
                      <w:r w:rsidRPr="003073A1">
                        <w:rPr>
                          <w:i/>
                          <w:iCs/>
                        </w:rPr>
                        <w:t>maxNrofPorts</w:t>
                      </w:r>
                      <w:proofErr w:type="spellEnd"/>
                      <w:r w:rsidRPr="003073A1">
                        <w:t xml:space="preserve"> in </w:t>
                      </w:r>
                      <w:r w:rsidRPr="003073A1">
                        <w:rPr>
                          <w:i/>
                          <w:iCs/>
                        </w:rPr>
                        <w:t>PTRS-UplinkConfig</w:t>
                      </w:r>
                      <w:r w:rsidRPr="003073A1">
                        <w:t xml:space="preserve"> set to 'n1', the PT-RS port is associated with the one of DM-RS ports indicated by DCI field </w:t>
                      </w:r>
                      <w:r w:rsidRPr="003073A1">
                        <w:rPr>
                          <w:i/>
                          <w:iCs/>
                        </w:rPr>
                        <w:t>PTRS-DMRS association </w:t>
                      </w:r>
                      <w:r w:rsidRPr="003073A1">
                        <w:t>for the codeword with the higher MCS. If the MCS indices of the two codewords are the same, the PT-RS antenna port is associated with codeword 0. When a codeword is scheduled to transmit PUSCH for retransmission, the MCS for determining PT-RS association to codeword is obtained from the DCI for the same transport block in the initial transmission.</w:t>
                      </w:r>
                    </w:p>
                  </w:txbxContent>
                </v:textbox>
                <w10:wrap type="square" anchorx="margin"/>
              </v:shape>
            </w:pict>
          </mc:Fallback>
        </mc:AlternateContent>
      </w:r>
      <w:r>
        <w:t xml:space="preserve"> </w:t>
      </w:r>
      <w:r w:rsidRPr="003073A1">
        <w:t xml:space="preserve">However, for UL, for PUSCH </w:t>
      </w:r>
      <w:r>
        <w:t>retransmission</w:t>
      </w:r>
      <w:r w:rsidRPr="003073A1">
        <w:t>, as the following specified, initial MCS is used to determine PTRS to CW association</w:t>
      </w:r>
      <w:r>
        <w:t>, in case the PUSCH retransmission is with 2 CWs</w:t>
      </w:r>
      <w:r w:rsidRPr="003073A1">
        <w:t xml:space="preserve">. </w:t>
      </w:r>
    </w:p>
    <w:p w14:paraId="7C5EF1FF" w14:textId="77777777" w:rsidR="00A66EBE" w:rsidRDefault="00A66EBE" w:rsidP="00A66EBE">
      <w:r>
        <w:t xml:space="preserve">From technical point of view, PTRS should associate with a CW with high spectrum efficiency (thus higher SNR). Therefore, using initial MCS to determine PTRS to CW association for retransmission make more sense. It is better if RAN1 can align the PTRS to CW association rule between DL and UL by adopting a CR for DL to use initial MCS as well.  </w:t>
      </w:r>
    </w:p>
    <w:p w14:paraId="6176C257" w14:textId="77777777" w:rsidR="00A66EBE" w:rsidRDefault="00A66EBE" w:rsidP="00A66EBE">
      <w:r>
        <w:t xml:space="preserve">However, we also acknowledge that the specification for DL was there since Rel-15 (although the case of retransmission was not specifically discussed in Rel-15 standardization). Keeping the specification as it is for DL can still work, i.e., just associate PTRS to the CW with higher MCS index (even the MCS is reserved MCS). </w:t>
      </w:r>
    </w:p>
    <w:p w14:paraId="240A6371" w14:textId="77777777" w:rsidR="00A66EBE" w:rsidRDefault="00A66EBE" w:rsidP="00A66EBE">
      <w:r>
        <w:lastRenderedPageBreak/>
        <w:t xml:space="preserve">With the above, we list two alternatively for RAN1 to clarify this issue. Between the two alternatives, we slightly prefer alternative 2. </w:t>
      </w:r>
    </w:p>
    <w:p w14:paraId="3D95A5BE" w14:textId="77777777" w:rsidR="00A66EBE" w:rsidRPr="00A15699" w:rsidRDefault="00A66EBE" w:rsidP="00A66EBE">
      <w:pPr>
        <w:numPr>
          <w:ilvl w:val="0"/>
          <w:numId w:val="20"/>
        </w:numPr>
      </w:pPr>
      <w:r w:rsidRPr="00A15699">
        <w:t xml:space="preserve">Alternative 1: RAN1 accept the discrepancy between </w:t>
      </w:r>
      <w:r>
        <w:t>downlink</w:t>
      </w:r>
      <w:r w:rsidRPr="00A15699">
        <w:t xml:space="preserve"> and </w:t>
      </w:r>
      <w:r>
        <w:t>uplink</w:t>
      </w:r>
      <w:r w:rsidRPr="00A15699">
        <w:t xml:space="preserve"> for PTRS to CW association</w:t>
      </w:r>
      <w:r>
        <w:t xml:space="preserve"> for PUSCH/PDSCH retransmission with 2 CWs</w:t>
      </w:r>
      <w:r w:rsidRPr="00A15699">
        <w:t xml:space="preserve">, by keeping the specification as it is. </w:t>
      </w:r>
    </w:p>
    <w:p w14:paraId="31042CA3" w14:textId="77777777" w:rsidR="00A66EBE" w:rsidRDefault="00A66EBE" w:rsidP="00A66EBE">
      <w:pPr>
        <w:numPr>
          <w:ilvl w:val="0"/>
          <w:numId w:val="20"/>
        </w:numPr>
      </w:pPr>
      <w:r w:rsidRPr="00A15699">
        <w:t xml:space="preserve">Alternative 2, RAN1 update the specification for </w:t>
      </w:r>
      <w:r>
        <w:t>PTRS to CW association for PDSCH retransmission with 2 CWs, to align the specification between downlink and uplink</w:t>
      </w:r>
      <w:r w:rsidRPr="00A15699">
        <w:t xml:space="preserve">. </w:t>
      </w:r>
    </w:p>
    <w:p w14:paraId="08312F0D" w14:textId="1C06418D" w:rsidR="00A66EBE" w:rsidRDefault="00A66EBE" w:rsidP="00A66EB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3</w:t>
      </w:r>
      <w:r w:rsidRPr="002A6E8B">
        <w:rPr>
          <w:rFonts w:eastAsia="Microsoft YaHei"/>
          <w:b/>
          <w:bCs/>
          <w:color w:val="000000"/>
        </w:rPr>
        <w:t xml:space="preserve">: </w:t>
      </w:r>
      <w:r>
        <w:rPr>
          <w:rFonts w:eastAsia="Microsoft YaHei"/>
          <w:b/>
          <w:bCs/>
          <w:color w:val="000000"/>
        </w:rPr>
        <w:t xml:space="preserve">RAN1 </w:t>
      </w:r>
      <w:proofErr w:type="gramStart"/>
      <w:r>
        <w:rPr>
          <w:rFonts w:eastAsia="Microsoft YaHei"/>
          <w:b/>
          <w:bCs/>
          <w:color w:val="000000"/>
        </w:rPr>
        <w:t>down-select</w:t>
      </w:r>
      <w:proofErr w:type="gramEnd"/>
      <w:r>
        <w:rPr>
          <w:rFonts w:eastAsia="Microsoft YaHei"/>
          <w:b/>
          <w:bCs/>
          <w:color w:val="000000"/>
        </w:rPr>
        <w:t xml:space="preserve"> one of the following two alternatives to resolve the </w:t>
      </w:r>
      <w:r w:rsidRPr="00A15699">
        <w:rPr>
          <w:rFonts w:eastAsia="Microsoft YaHei"/>
          <w:b/>
          <w:bCs/>
          <w:color w:val="000000"/>
        </w:rPr>
        <w:t>discrepancy between downlink and uplink for PTRS to CW association for PUSCH/PDSCH retransmission with 2 CWs</w:t>
      </w:r>
    </w:p>
    <w:p w14:paraId="61E6C449" w14:textId="77777777" w:rsidR="00A66EBE" w:rsidRPr="00A15699" w:rsidRDefault="00A66EBE" w:rsidP="00A66EBE">
      <w:pPr>
        <w:numPr>
          <w:ilvl w:val="0"/>
          <w:numId w:val="20"/>
        </w:numPr>
        <w:rPr>
          <w:b/>
          <w:bCs/>
        </w:rPr>
      </w:pPr>
      <w:r w:rsidRPr="00A15699">
        <w:rPr>
          <w:b/>
          <w:bCs/>
        </w:rPr>
        <w:t xml:space="preserve">Alternative 1: RAN1 accept the discrepancy between downlink and uplink for PTRS to CW association for PUSCH/PDSCH retransmission with 2 CWs, by keeping the specification as it is. </w:t>
      </w:r>
    </w:p>
    <w:p w14:paraId="6D05180E" w14:textId="77777777" w:rsidR="00A66EBE" w:rsidRPr="00BE019B" w:rsidRDefault="00A66EBE" w:rsidP="00A66EBE">
      <w:pPr>
        <w:numPr>
          <w:ilvl w:val="0"/>
          <w:numId w:val="20"/>
        </w:numPr>
        <w:rPr>
          <w:b/>
          <w:bCs/>
        </w:rPr>
      </w:pPr>
      <w:r w:rsidRPr="00A15699">
        <w:rPr>
          <w:b/>
          <w:bCs/>
        </w:rPr>
        <w:t xml:space="preserve">Alternative 2, RAN1 update the specification for PTRS to CW association for PDSCH retransmission with 2 CWs, to align the specification between downlink and uplink. </w:t>
      </w:r>
    </w:p>
    <w:p w14:paraId="7778D4BB" w14:textId="77777777" w:rsidR="00A66EBE" w:rsidRDefault="00A66EBE" w:rsidP="00A66EBE">
      <w:r w:rsidRPr="00BE019B">
        <w:t xml:space="preserve">If alternative 2 is agreed in RAN1, the following is proposed as a TP. </w:t>
      </w:r>
    </w:p>
    <w:p w14:paraId="71860FAE" w14:textId="6D345777" w:rsidR="00A66EBE" w:rsidRDefault="00A66EBE" w:rsidP="00A66EBE">
      <w:pPr>
        <w:rPr>
          <w:b/>
          <w:bCs/>
        </w:rPr>
      </w:pPr>
      <w:r>
        <w:rPr>
          <w:noProof/>
        </w:rPr>
        <mc:AlternateContent>
          <mc:Choice Requires="wps">
            <w:drawing>
              <wp:anchor distT="45720" distB="45720" distL="114300" distR="114300" simplePos="0" relativeHeight="251687936" behindDoc="0" locked="0" layoutInCell="1" allowOverlap="1" wp14:anchorId="431518EC" wp14:editId="1B69E802">
                <wp:simplePos x="0" y="0"/>
                <wp:positionH relativeFrom="margin">
                  <wp:align>left</wp:align>
                </wp:positionH>
                <wp:positionV relativeFrom="paragraph">
                  <wp:posOffset>310515</wp:posOffset>
                </wp:positionV>
                <wp:extent cx="6299200" cy="2051050"/>
                <wp:effectExtent l="0" t="0" r="25400" b="25400"/>
                <wp:wrapSquare wrapText="bothSides"/>
                <wp:docPr id="20738331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051050"/>
                        </a:xfrm>
                        <a:prstGeom prst="rect">
                          <a:avLst/>
                        </a:prstGeom>
                        <a:solidFill>
                          <a:srgbClr val="FFFFFF"/>
                        </a:solidFill>
                        <a:ln w="9525">
                          <a:solidFill>
                            <a:srgbClr val="000000"/>
                          </a:solidFill>
                          <a:miter lim="800000"/>
                          <a:headEnd/>
                          <a:tailEnd/>
                        </a:ln>
                      </wps:spPr>
                      <wps:txbx>
                        <w:txbxContent>
                          <w:p w14:paraId="6F110316" w14:textId="77777777" w:rsidR="00A66EBE" w:rsidRPr="0048482F" w:rsidRDefault="00A66EBE" w:rsidP="00A66EBE">
                            <w:pPr>
                              <w:pStyle w:val="Heading4"/>
                              <w:numPr>
                                <w:ilvl w:val="0"/>
                                <w:numId w:val="0"/>
                              </w:numPr>
                              <w:ind w:left="864" w:hanging="864"/>
                              <w:rPr>
                                <w:color w:val="000000"/>
                              </w:rPr>
                            </w:pPr>
                            <w:bookmarkStart w:id="21" w:name="_Toc11352103"/>
                            <w:bookmarkStart w:id="22" w:name="_Toc20317993"/>
                            <w:bookmarkStart w:id="23" w:name="_Toc27299891"/>
                            <w:bookmarkStart w:id="24" w:name="_Toc29673156"/>
                            <w:bookmarkStart w:id="25" w:name="_Toc29673297"/>
                            <w:bookmarkStart w:id="26" w:name="_Toc29674290"/>
                            <w:bookmarkStart w:id="27" w:name="_Toc36645520"/>
                            <w:bookmarkStart w:id="28" w:name="_Toc45810565"/>
                            <w:bookmarkStart w:id="29" w:name="_Toc169793723"/>
                            <w:r w:rsidRPr="0048482F">
                              <w:rPr>
                                <w:color w:val="000000"/>
                              </w:rPr>
                              <w:t>5.1.6.3</w:t>
                            </w:r>
                            <w:r w:rsidRPr="0048482F">
                              <w:rPr>
                                <w:color w:val="000000"/>
                              </w:rPr>
                              <w:tab/>
                              <w:t>PT-RS reception procedure</w:t>
                            </w:r>
                            <w:bookmarkEnd w:id="21"/>
                            <w:bookmarkEnd w:id="22"/>
                            <w:bookmarkEnd w:id="23"/>
                            <w:bookmarkEnd w:id="24"/>
                            <w:bookmarkEnd w:id="25"/>
                            <w:bookmarkEnd w:id="26"/>
                            <w:bookmarkEnd w:id="27"/>
                            <w:bookmarkEnd w:id="28"/>
                            <w:bookmarkEnd w:id="29"/>
                          </w:p>
                          <w:p w14:paraId="7AB05F72" w14:textId="77777777" w:rsidR="00A66EBE" w:rsidRPr="00BE019B" w:rsidRDefault="00A66EBE" w:rsidP="00A66EB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5B4A8D60" w14:textId="77777777" w:rsidR="00A66EBE" w:rsidRPr="00BE019B" w:rsidRDefault="00A66EBE" w:rsidP="00A66EB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561E8A8B" w14:textId="77777777" w:rsidR="00A66EBE" w:rsidRPr="00BE019B" w:rsidRDefault="00A66EBE" w:rsidP="00A66EB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6CB5DB33" w14:textId="77777777" w:rsidR="00A66EBE" w:rsidRDefault="00A66EBE" w:rsidP="00A66E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518EC" id="_x0000_s1033" type="#_x0000_t202" style="position:absolute;margin-left:0;margin-top:24.45pt;width:496pt;height:161.5pt;z-index:251687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">
                <v:textbox>
                  <w:txbxContent>
                    <w:p w14:paraId="6F110316" w14:textId="77777777" w:rsidR="00A66EBE" w:rsidRPr="0048482F" w:rsidRDefault="00A66EBE" w:rsidP="00A66EBE">
                      <w:pPr>
                        <w:pStyle w:val="Heading4"/>
                        <w:numPr>
                          <w:ilvl w:val="0"/>
                          <w:numId w:val="0"/>
                        </w:numPr>
                        <w:ind w:left="864" w:hanging="864"/>
                        <w:rPr>
                          <w:color w:val="000000"/>
                        </w:rPr>
                      </w:pPr>
                      <w:bookmarkStart w:id="38" w:name="_Toc11352103"/>
                      <w:bookmarkStart w:id="39" w:name="_Toc20317993"/>
                      <w:bookmarkStart w:id="40" w:name="_Toc27299891"/>
                      <w:bookmarkStart w:id="41" w:name="_Toc29673156"/>
                      <w:bookmarkStart w:id="42" w:name="_Toc29673297"/>
                      <w:bookmarkStart w:id="43" w:name="_Toc29674290"/>
                      <w:bookmarkStart w:id="44" w:name="_Toc36645520"/>
                      <w:bookmarkStart w:id="45" w:name="_Toc45810565"/>
                      <w:bookmarkStart w:id="46" w:name="_Toc169793723"/>
                      <w:r w:rsidRPr="0048482F">
                        <w:rPr>
                          <w:color w:val="000000"/>
                        </w:rPr>
                        <w:t>5.1.6.3</w:t>
                      </w:r>
                      <w:r w:rsidRPr="0048482F">
                        <w:rPr>
                          <w:color w:val="000000"/>
                        </w:rPr>
                        <w:tab/>
                        <w:t>PT-RS reception procedure</w:t>
                      </w:r>
                      <w:bookmarkEnd w:id="38"/>
                      <w:bookmarkEnd w:id="39"/>
                      <w:bookmarkEnd w:id="40"/>
                      <w:bookmarkEnd w:id="41"/>
                      <w:bookmarkEnd w:id="42"/>
                      <w:bookmarkEnd w:id="43"/>
                      <w:bookmarkEnd w:id="44"/>
                      <w:bookmarkEnd w:id="45"/>
                      <w:bookmarkEnd w:id="46"/>
                    </w:p>
                    <w:p w14:paraId="7AB05F72" w14:textId="77777777" w:rsidR="00A66EBE" w:rsidRPr="00BE019B" w:rsidRDefault="00A66EBE" w:rsidP="00A66EBE">
                      <w:pPr>
                        <w:jc w:val="center"/>
                        <w:rPr>
                          <w:color w:val="FF0000"/>
                        </w:rPr>
                      </w:pPr>
                      <w:r>
                        <w:rPr>
                          <w:color w:val="FF0000"/>
                        </w:rPr>
                        <w:t>*** Unrelated text are omitted ***</w:t>
                      </w:r>
                    </w:p>
                    <w:p w14:paraId="5B4A8D60" w14:textId="77777777" w:rsidR="00A66EBE" w:rsidRPr="00BE019B" w:rsidRDefault="00A66EBE" w:rsidP="00A66EB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561E8A8B" w14:textId="77777777" w:rsidR="00A66EBE" w:rsidRPr="00BE019B" w:rsidRDefault="00A66EBE" w:rsidP="00A66EBE">
                      <w:pPr>
                        <w:jc w:val="center"/>
                        <w:rPr>
                          <w:color w:val="FF0000"/>
                        </w:rPr>
                      </w:pPr>
                      <w:r>
                        <w:rPr>
                          <w:color w:val="FF0000"/>
                        </w:rPr>
                        <w:t>*** Unrelated text are omitted ***</w:t>
                      </w:r>
                    </w:p>
                    <w:p w14:paraId="6CB5DB33" w14:textId="77777777" w:rsidR="00A66EBE" w:rsidRDefault="00A66EBE" w:rsidP="00A66EBE"/>
                  </w:txbxContent>
                </v:textbox>
                <w10:wrap type="square" anchorx="margin"/>
              </v:shape>
            </w:pict>
          </mc:Fallback>
        </mc:AlternateContent>
      </w: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sidR="00260C95">
        <w:rPr>
          <w:rFonts w:eastAsia="Microsoft YaHei"/>
          <w:b/>
          <w:bCs/>
          <w:color w:val="000000"/>
          <w:u w:val="single"/>
        </w:rPr>
        <w:t>4</w:t>
      </w:r>
      <w:r w:rsidRPr="002A6E8B">
        <w:rPr>
          <w:rFonts w:eastAsia="Microsoft YaHei"/>
          <w:b/>
          <w:bCs/>
          <w:color w:val="000000"/>
        </w:rPr>
        <w:t>:</w:t>
      </w:r>
      <w:r>
        <w:rPr>
          <w:rFonts w:eastAsia="Microsoft YaHei"/>
          <w:b/>
          <w:bCs/>
          <w:color w:val="000000"/>
        </w:rPr>
        <w:t xml:space="preserve"> If </w:t>
      </w:r>
      <w:r w:rsidRPr="00A15699">
        <w:rPr>
          <w:b/>
          <w:bCs/>
        </w:rPr>
        <w:t>Alternative 2</w:t>
      </w:r>
      <w:r>
        <w:rPr>
          <w:b/>
          <w:bCs/>
        </w:rPr>
        <w:t xml:space="preserve"> is agreed, the following TP is adopted for Section 5.1.6.3 in TS38.214</w:t>
      </w:r>
      <w:r w:rsidR="000108BC">
        <w:rPr>
          <w:b/>
          <w:bCs/>
        </w:rPr>
        <w:t>, FFS which release</w:t>
      </w:r>
      <w:r>
        <w:rPr>
          <w:b/>
          <w:bCs/>
        </w:rPr>
        <w:t xml:space="preserve">. </w:t>
      </w:r>
    </w:p>
    <w:p w14:paraId="242B8A0F" w14:textId="77777777" w:rsidR="00A66EBE" w:rsidRPr="00BE019B" w:rsidRDefault="00A66EBE" w:rsidP="00A66EBE"/>
    <w:p w14:paraId="3005CBA9" w14:textId="604F2093" w:rsidR="00043547" w:rsidRPr="00043547" w:rsidRDefault="006341FE" w:rsidP="00460207">
      <w:pPr>
        <w:pStyle w:val="Heading1"/>
        <w:jc w:val="both"/>
        <w:rPr>
          <w:lang w:eastAsia="zh-CN"/>
        </w:rPr>
      </w:pPr>
      <w:bookmarkStart w:id="30" w:name="_Ref463027406"/>
      <w:bookmarkStart w:id="31" w:name="_Ref465963195"/>
      <w:bookmarkStart w:id="32" w:name="_Ref466040522"/>
      <w:bookmarkStart w:id="33" w:name="_Ref378529477"/>
      <w:bookmarkStart w:id="34" w:name="_Toc424303267"/>
      <w:bookmarkStart w:id="35" w:name="_Toc425248865"/>
      <w:bookmarkStart w:id="36" w:name="_Toc425344835"/>
      <w:bookmarkStart w:id="37" w:name="_Toc425350726"/>
      <w:bookmarkStart w:id="38" w:name="_Toc425501584"/>
      <w:bookmarkStart w:id="39" w:name="_Toc425504168"/>
      <w:bookmarkStart w:id="40" w:name="_Ref525738606"/>
      <w:bookmarkStart w:id="41" w:name="_Ref7626308"/>
      <w:bookmarkStart w:id="42" w:name="_Ref21100018"/>
      <w:bookmarkEnd w:id="5"/>
      <w:bookmarkEnd w:id="6"/>
      <w:bookmarkEnd w:id="7"/>
      <w:bookmarkEnd w:id="20"/>
      <w:r w:rsidRPr="00785E35">
        <w:rPr>
          <w:lang w:eastAsia="zh-CN"/>
        </w:rPr>
        <w:t>Conclusions</w:t>
      </w:r>
      <w:bookmarkEnd w:id="30"/>
      <w:bookmarkEnd w:id="31"/>
      <w:bookmarkEnd w:id="32"/>
      <w:bookmarkEnd w:id="33"/>
      <w:bookmarkEnd w:id="34"/>
      <w:bookmarkEnd w:id="35"/>
      <w:bookmarkEnd w:id="36"/>
      <w:bookmarkEnd w:id="37"/>
      <w:bookmarkEnd w:id="38"/>
      <w:bookmarkEnd w:id="39"/>
      <w:bookmarkEnd w:id="40"/>
      <w:bookmarkEnd w:id="41"/>
      <w:bookmarkEnd w:id="42"/>
    </w:p>
    <w:p w14:paraId="4AEE8CF4" w14:textId="1EB6D215" w:rsidR="00B972E4" w:rsidRDefault="008A6111" w:rsidP="00B972E4">
      <w:pPr>
        <w:rPr>
          <w:b/>
          <w:bCs/>
        </w:rPr>
      </w:pPr>
      <w:r w:rsidRPr="008A6111">
        <w:rPr>
          <w:rFonts w:cs="Times"/>
        </w:rPr>
        <w:t xml:space="preserve">The </w:t>
      </w:r>
      <w:r>
        <w:rPr>
          <w:rFonts w:cs="Times"/>
        </w:rPr>
        <w:t xml:space="preserve">following </w:t>
      </w:r>
      <w:r w:rsidRPr="007C0B22">
        <w:t>proposal</w:t>
      </w:r>
      <w:r w:rsidR="00B972E4" w:rsidRPr="007C0B22">
        <w:t xml:space="preserve"> is</w:t>
      </w:r>
      <w:r w:rsidRPr="007C0B22">
        <w:t xml:space="preserve"> proposed </w:t>
      </w:r>
      <w:r w:rsidR="00B972E4" w:rsidRPr="007C0B22">
        <w:t xml:space="preserve">to </w:t>
      </w:r>
      <w:r w:rsidR="00D66516" w:rsidRPr="007C0B22">
        <w:t xml:space="preserve">clarify </w:t>
      </w:r>
      <w:r w:rsidR="0053324A" w:rsidRPr="0053324A">
        <w:t>PTRS with 2 CWs PDSCH and PUSCH</w:t>
      </w:r>
      <w:r w:rsidR="00B972E4" w:rsidRPr="007C0B22">
        <w:t>.</w:t>
      </w:r>
      <w:r w:rsidR="00B972E4">
        <w:rPr>
          <w:rFonts w:cs="Times"/>
        </w:rPr>
        <w:t xml:space="preserve"> </w:t>
      </w:r>
    </w:p>
    <w:p w14:paraId="0FB1B3A6" w14:textId="77777777" w:rsidR="0053324A" w:rsidRDefault="0053324A" w:rsidP="0053324A">
      <w:pPr>
        <w:rPr>
          <w:rFonts w:eastAsia="Microsoft YaHei"/>
          <w:b/>
          <w:bCs/>
          <w:color w:val="000000"/>
        </w:rPr>
      </w:pP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1</w:t>
      </w:r>
      <w:r w:rsidRPr="002A6E8B">
        <w:rPr>
          <w:rFonts w:eastAsia="Microsoft YaHei"/>
          <w:b/>
          <w:bCs/>
          <w:color w:val="000000"/>
        </w:rPr>
        <w:t>:</w:t>
      </w:r>
      <w:r>
        <w:rPr>
          <w:rFonts w:eastAsia="Microsoft YaHei"/>
          <w:b/>
          <w:bCs/>
          <w:color w:val="000000"/>
        </w:rPr>
        <w:t xml:space="preserve"> For the ambiguity of ordering between PTRS to CW association determination and PTRS time density determination in the case of single-port PTRS with 2 CWs PDSCH/PUSCH, RAN1 decide one of the following two options. </w:t>
      </w:r>
    </w:p>
    <w:p w14:paraId="2F4597B6" w14:textId="77777777" w:rsidR="0053324A" w:rsidRPr="00260C95" w:rsidRDefault="0053324A" w:rsidP="0053324A">
      <w:pPr>
        <w:pStyle w:val="ListParagraph"/>
        <w:numPr>
          <w:ilvl w:val="0"/>
          <w:numId w:val="23"/>
        </w:numPr>
        <w:rPr>
          <w:rFonts w:ascii="Times New Roman" w:eastAsia="Microsoft YaHei" w:hAnsi="Times New Roman"/>
          <w:b/>
          <w:bCs/>
          <w:color w:val="000000"/>
          <w:sz w:val="20"/>
          <w:szCs w:val="20"/>
        </w:rPr>
      </w:pPr>
      <w:r w:rsidRPr="00260C95">
        <w:rPr>
          <w:rFonts w:ascii="Times New Roman" w:eastAsia="Microsoft YaHei" w:hAnsi="Times New Roman"/>
          <w:b/>
          <w:bCs/>
          <w:color w:val="000000"/>
          <w:sz w:val="20"/>
          <w:szCs w:val="20"/>
        </w:rPr>
        <w:t xml:space="preserve">Option 1: Capture in Chair’s notes that it is RAN1 common understanding where UE’s behavior in this case is firstly determining PTRS to CW association, followed by PTRS time density determination. </w:t>
      </w:r>
    </w:p>
    <w:p w14:paraId="1BD9ED22" w14:textId="77777777" w:rsidR="0053324A" w:rsidRPr="00260C95" w:rsidRDefault="0053324A" w:rsidP="0053324A">
      <w:pPr>
        <w:pStyle w:val="ListParagraph"/>
        <w:numPr>
          <w:ilvl w:val="0"/>
          <w:numId w:val="23"/>
        </w:numPr>
        <w:rPr>
          <w:rFonts w:ascii="Times New Roman" w:hAnsi="Times New Roman"/>
          <w:sz w:val="20"/>
          <w:szCs w:val="20"/>
          <w:lang w:val="en-GB"/>
        </w:rPr>
      </w:pPr>
      <w:r w:rsidRPr="00260C95">
        <w:rPr>
          <w:rFonts w:ascii="Times New Roman" w:eastAsia="Microsoft YaHei" w:hAnsi="Times New Roman"/>
          <w:b/>
          <w:bCs/>
          <w:color w:val="000000"/>
          <w:sz w:val="20"/>
          <w:szCs w:val="20"/>
        </w:rPr>
        <w:t xml:space="preserve">Option 2: Update specification by adopting TPs in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_Ref173602528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3</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 xml:space="preserve"> and Section </w:t>
      </w:r>
      <w:r w:rsidRPr="00260C95">
        <w:rPr>
          <w:rFonts w:ascii="Times New Roman" w:eastAsia="Microsoft YaHei" w:hAnsi="Times New Roman"/>
          <w:b/>
          <w:bCs/>
          <w:color w:val="000000"/>
          <w:sz w:val="20"/>
          <w:szCs w:val="20"/>
        </w:rPr>
        <w:fldChar w:fldCharType="begin"/>
      </w:r>
      <w:r w:rsidRPr="00260C95">
        <w:rPr>
          <w:rFonts w:ascii="Times New Roman" w:eastAsia="Microsoft YaHei" w:hAnsi="Times New Roman"/>
          <w:b/>
          <w:bCs/>
          <w:color w:val="000000"/>
          <w:sz w:val="20"/>
          <w:szCs w:val="20"/>
        </w:rPr>
        <w:instrText xml:space="preserve"> REF _Ref173602538 \r \h  \* MERGEFORMAT </w:instrText>
      </w:r>
      <w:r w:rsidRPr="00260C95">
        <w:rPr>
          <w:rFonts w:ascii="Times New Roman" w:eastAsia="Microsoft YaHei" w:hAnsi="Times New Roman"/>
          <w:b/>
          <w:bCs/>
          <w:color w:val="000000"/>
          <w:sz w:val="20"/>
          <w:szCs w:val="20"/>
        </w:rPr>
      </w:r>
      <w:r w:rsidRPr="00260C95">
        <w:rPr>
          <w:rFonts w:ascii="Times New Roman" w:eastAsia="Microsoft YaHei" w:hAnsi="Times New Roman"/>
          <w:b/>
          <w:bCs/>
          <w:color w:val="000000"/>
          <w:sz w:val="20"/>
          <w:szCs w:val="20"/>
        </w:rPr>
        <w:fldChar w:fldCharType="separate"/>
      </w:r>
      <w:r w:rsidRPr="00260C95">
        <w:rPr>
          <w:rFonts w:ascii="Times New Roman" w:eastAsia="Microsoft YaHei" w:hAnsi="Times New Roman"/>
          <w:b/>
          <w:bCs/>
          <w:color w:val="000000"/>
          <w:sz w:val="20"/>
          <w:szCs w:val="20"/>
        </w:rPr>
        <w:t>4</w:t>
      </w:r>
      <w:r w:rsidRPr="00260C95">
        <w:rPr>
          <w:rFonts w:ascii="Times New Roman" w:eastAsia="Microsoft YaHei" w:hAnsi="Times New Roman"/>
          <w:b/>
          <w:bCs/>
          <w:color w:val="000000"/>
          <w:sz w:val="20"/>
          <w:szCs w:val="20"/>
        </w:rPr>
        <w:fldChar w:fldCharType="end"/>
      </w:r>
      <w:r w:rsidRPr="00260C95">
        <w:rPr>
          <w:rFonts w:ascii="Times New Roman" w:eastAsia="Microsoft YaHei" w:hAnsi="Times New Roman"/>
          <w:b/>
          <w:bCs/>
          <w:color w:val="000000"/>
          <w:sz w:val="20"/>
          <w:szCs w:val="20"/>
        </w:rPr>
        <w:t>.</w:t>
      </w:r>
      <w:r w:rsidRPr="00260C95">
        <w:rPr>
          <w:rFonts w:ascii="Times New Roman" w:hAnsi="Times New Roman"/>
          <w:sz w:val="20"/>
          <w:szCs w:val="20"/>
          <w:lang w:val="en-GB"/>
        </w:rPr>
        <w:t xml:space="preserve"> </w:t>
      </w:r>
    </w:p>
    <w:p w14:paraId="781FF7A2" w14:textId="302ACA15" w:rsidR="006C2EA1" w:rsidRDefault="006C2EA1" w:rsidP="006C2EA1">
      <w:pPr>
        <w:rPr>
          <w:rFonts w:eastAsia="Microsoft YaHei"/>
          <w:b/>
          <w:bCs/>
          <w:color w:val="000000"/>
          <w:lang w:val="en-GB"/>
        </w:rPr>
      </w:pPr>
    </w:p>
    <w:p w14:paraId="1E4194FC" w14:textId="5C9D8416" w:rsidR="005B7BDE" w:rsidRDefault="005B7BDE" w:rsidP="005B7BD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2</w:t>
      </w:r>
      <w:r w:rsidRPr="002A6E8B">
        <w:rPr>
          <w:rFonts w:eastAsia="Microsoft YaHei"/>
          <w:b/>
          <w:bCs/>
          <w:color w:val="000000"/>
        </w:rPr>
        <w:t>:</w:t>
      </w:r>
      <w:r>
        <w:rPr>
          <w:rFonts w:eastAsia="Microsoft YaHei"/>
          <w:b/>
          <w:bCs/>
          <w:color w:val="000000"/>
        </w:rPr>
        <w:t xml:space="preserve"> If option 2 is adopted, t</w:t>
      </w:r>
      <w:r>
        <w:rPr>
          <w:b/>
          <w:bCs/>
        </w:rPr>
        <w:t xml:space="preserve">he following TP is adopted for Section 6.2.3.1 in TS38.214 Rel-18. </w:t>
      </w:r>
    </w:p>
    <w:p w14:paraId="54FD4536" w14:textId="77777777" w:rsidR="005B7BDE" w:rsidRPr="004C1FE1" w:rsidRDefault="005B7BDE" w:rsidP="005B7BDE">
      <w:r>
        <w:rPr>
          <w:noProof/>
        </w:rPr>
        <w:lastRenderedPageBreak/>
        <mc:AlternateContent>
          <mc:Choice Requires="wps">
            <w:drawing>
              <wp:anchor distT="45720" distB="45720" distL="114300" distR="114300" simplePos="0" relativeHeight="251697152" behindDoc="0" locked="0" layoutInCell="1" allowOverlap="1" wp14:anchorId="13551544" wp14:editId="421D93B7">
                <wp:simplePos x="0" y="0"/>
                <wp:positionH relativeFrom="margin">
                  <wp:align>left</wp:align>
                </wp:positionH>
                <wp:positionV relativeFrom="paragraph">
                  <wp:posOffset>13970</wp:posOffset>
                </wp:positionV>
                <wp:extent cx="6299200" cy="2305050"/>
                <wp:effectExtent l="0" t="0" r="25400" b="19050"/>
                <wp:wrapSquare wrapText="bothSides"/>
                <wp:docPr id="3381971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305050"/>
                        </a:xfrm>
                        <a:prstGeom prst="rect">
                          <a:avLst/>
                        </a:prstGeom>
                        <a:solidFill>
                          <a:srgbClr val="FFFFFF"/>
                        </a:solidFill>
                        <a:ln w="9525">
                          <a:solidFill>
                            <a:srgbClr val="000000"/>
                          </a:solidFill>
                          <a:miter lim="800000"/>
                          <a:headEnd/>
                          <a:tailEnd/>
                        </a:ln>
                      </wps:spPr>
                      <wps:txbx>
                        <w:txbxContent>
                          <w:p w14:paraId="6B848669" w14:textId="77777777" w:rsidR="005B7BDE" w:rsidRDefault="005B7BDE" w:rsidP="005B7BDE">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562565DA"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73C131D6" w14:textId="77777777" w:rsidR="005B7BDE" w:rsidRPr="000C6B0D" w:rsidRDefault="005B7BDE" w:rsidP="005B7BDE">
                            <w:r w:rsidRPr="000C6B0D">
                              <w:rPr>
                                <w:rFonts w:hint="eastAsia"/>
                              </w:rPr>
                              <w:t>I</w:t>
                            </w:r>
                            <w:r w:rsidRPr="000C6B0D">
                              <w:t>f a UE is scheduled with two codewords,</w:t>
                            </w:r>
                          </w:p>
                          <w:p w14:paraId="55A1D02F" w14:textId="77777777" w:rsidR="005B7BDE" w:rsidRDefault="005B7BDE" w:rsidP="005B7BDE">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3BBC7537"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47E9862A" w14:textId="77777777" w:rsidR="005B7BDE" w:rsidRDefault="005B7BDE" w:rsidP="005B7B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51544" id="_x0000_s1034" type="#_x0000_t202" style="position:absolute;margin-left:0;margin-top:1.1pt;width:496pt;height:181.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">
                <v:textbox>
                  <w:txbxContent>
                    <w:p w14:paraId="6B848669" w14:textId="77777777" w:rsidR="005B7BDE" w:rsidRDefault="005B7BDE" w:rsidP="005B7BDE">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562565DA" w14:textId="77777777" w:rsidR="005B7BDE" w:rsidRPr="00BE019B" w:rsidRDefault="005B7BDE" w:rsidP="005B7BDE">
                      <w:pPr>
                        <w:jc w:val="center"/>
                        <w:rPr>
                          <w:color w:val="FF0000"/>
                        </w:rPr>
                      </w:pPr>
                      <w:r>
                        <w:rPr>
                          <w:color w:val="FF0000"/>
                        </w:rPr>
                        <w:t>*** Unrelated text are omitted ***</w:t>
                      </w:r>
                    </w:p>
                    <w:p w14:paraId="73C131D6" w14:textId="77777777" w:rsidR="005B7BDE" w:rsidRPr="000C6B0D" w:rsidRDefault="005B7BDE" w:rsidP="005B7BDE">
                      <w:r w:rsidRPr="000C6B0D">
                        <w:rPr>
                          <w:rFonts w:hint="eastAsia"/>
                        </w:rPr>
                        <w:t>I</w:t>
                      </w:r>
                      <w:r w:rsidRPr="000C6B0D">
                        <w:t>f a UE is scheduled with two codewords,</w:t>
                      </w:r>
                    </w:p>
                    <w:p w14:paraId="55A1D02F" w14:textId="77777777" w:rsidR="005B7BDE" w:rsidRDefault="005B7BDE" w:rsidP="005B7BDE">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PTRS-UplinkConfig</w:t>
                      </w:r>
                      <w:r w:rsidRPr="000C6B0D">
                        <w:rPr>
                          <w:lang w:eastAsia="ko-KR"/>
                        </w:rPr>
                        <w:t xml:space="preserve"> set to 'n1',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w:t>
                      </w:r>
                      <w:r>
                        <w:rPr>
                          <w:rFonts w:eastAsia="Malgun Gothic"/>
                          <w:color w:val="FF0000"/>
                          <w:lang w:eastAsia="ko-KR"/>
                        </w:rPr>
                        <w:t xml:space="preserve"> </w:t>
                      </w:r>
                      <w:r w:rsidRPr="00540B13">
                        <w:rPr>
                          <w:color w:val="FF0000"/>
                        </w:rPr>
                        <w:t xml:space="preserve">if the UE is scheduled with </w:t>
                      </w:r>
                      <w:r w:rsidRPr="00540B13">
                        <w:rPr>
                          <w:i/>
                          <w:iCs/>
                          <w:color w:val="FF0000"/>
                        </w:rPr>
                        <w:t>I</w:t>
                      </w:r>
                      <w:r w:rsidRPr="00540B13">
                        <w:rPr>
                          <w:i/>
                          <w:iCs/>
                          <w:color w:val="FF0000"/>
                          <w:vertAlign w:val="subscript"/>
                        </w:rPr>
                        <w:t>MCS</w:t>
                      </w:r>
                      <w:r w:rsidRPr="00540B13">
                        <w:rPr>
                          <w:color w:val="FF0000"/>
                        </w:rPr>
                        <w:t xml:space="preserve"> &gt; </w:t>
                      </w:r>
                      <w:r w:rsidRPr="00540B13">
                        <w:rPr>
                          <w:i/>
                          <w:iCs/>
                          <w:color w:val="FF0000"/>
                        </w:rPr>
                        <w:t>V</w:t>
                      </w:r>
                      <w:r w:rsidRPr="00540B13">
                        <w:rPr>
                          <w:color w:val="FF0000"/>
                        </w:rPr>
                        <w:t xml:space="preserve">, where </w:t>
                      </w:r>
                      <w:r w:rsidRPr="00540B13">
                        <w:rPr>
                          <w:i/>
                          <w:iCs/>
                          <w:color w:val="FF0000"/>
                        </w:rPr>
                        <w:t>V</w:t>
                      </w:r>
                      <w:r w:rsidRPr="00540B13">
                        <w:rPr>
                          <w:color w:val="FF0000"/>
                        </w:rPr>
                        <w:t xml:space="preserve"> = 28 for MCS Table 5.1.3.1-1 and MCS Table 5.1.3.1-3 and </w:t>
                      </w:r>
                      <w:r w:rsidRPr="00540B13">
                        <w:rPr>
                          <w:i/>
                          <w:iCs/>
                          <w:color w:val="FF0000"/>
                        </w:rPr>
                        <w:t>V</w:t>
                      </w:r>
                      <w:r w:rsidRPr="00540B13">
                        <w:rPr>
                          <w:color w:val="FF0000"/>
                        </w:rPr>
                        <w:t xml:space="preserve"> = 27 for MCS Table 5.1.3.1-2, respectively,</w:t>
                      </w:r>
                      <w:r w:rsidRPr="004C1FE1">
                        <w:t xml:space="preserve"> </w:t>
                      </w:r>
                      <w:r w:rsidRPr="000C6B0D">
                        <w:rPr>
                          <w:rFonts w:eastAsia="Malgun Gothic"/>
                          <w:color w:val="000000"/>
                          <w:lang w:eastAsia="ko-KR"/>
                        </w:rPr>
                        <w:t>the MCS for determining PT-RS association to codeword is obtained from the DCI for the same transport block in the initial transmission.</w:t>
                      </w:r>
                    </w:p>
                    <w:p w14:paraId="3BBC7537" w14:textId="77777777" w:rsidR="005B7BDE" w:rsidRPr="00BE019B" w:rsidRDefault="005B7BDE" w:rsidP="005B7BDE">
                      <w:pPr>
                        <w:jc w:val="center"/>
                        <w:rPr>
                          <w:color w:val="FF0000"/>
                        </w:rPr>
                      </w:pPr>
                      <w:r>
                        <w:rPr>
                          <w:color w:val="FF0000"/>
                        </w:rPr>
                        <w:t>*** Unrelated text are omitted ***</w:t>
                      </w:r>
                    </w:p>
                    <w:p w14:paraId="47E9862A" w14:textId="77777777" w:rsidR="005B7BDE" w:rsidRDefault="005B7BDE" w:rsidP="005B7BDE"/>
                  </w:txbxContent>
                </v:textbox>
                <w10:wrap type="square" anchorx="margin"/>
              </v:shape>
            </w:pict>
          </mc:Fallback>
        </mc:AlternateContent>
      </w:r>
      <w:r>
        <w:t xml:space="preserve"> </w:t>
      </w:r>
    </w:p>
    <w:p w14:paraId="0DA6C0D7" w14:textId="77777777" w:rsidR="005B7BDE" w:rsidRDefault="005B7BDE" w:rsidP="005B7BDE">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3</w:t>
      </w:r>
      <w:r w:rsidRPr="002A6E8B">
        <w:rPr>
          <w:rFonts w:eastAsia="Microsoft YaHei"/>
          <w:b/>
          <w:bCs/>
          <w:color w:val="000000"/>
        </w:rPr>
        <w:t xml:space="preserve">: </w:t>
      </w:r>
      <w:r>
        <w:rPr>
          <w:rFonts w:eastAsia="Microsoft YaHei"/>
          <w:b/>
          <w:bCs/>
          <w:color w:val="000000"/>
        </w:rPr>
        <w:t xml:space="preserve">RAN1 </w:t>
      </w:r>
      <w:proofErr w:type="gramStart"/>
      <w:r>
        <w:rPr>
          <w:rFonts w:eastAsia="Microsoft YaHei"/>
          <w:b/>
          <w:bCs/>
          <w:color w:val="000000"/>
        </w:rPr>
        <w:t>down-select</w:t>
      </w:r>
      <w:proofErr w:type="gramEnd"/>
      <w:r>
        <w:rPr>
          <w:rFonts w:eastAsia="Microsoft YaHei"/>
          <w:b/>
          <w:bCs/>
          <w:color w:val="000000"/>
        </w:rPr>
        <w:t xml:space="preserve"> one of the following two alternatives to resolve the </w:t>
      </w:r>
      <w:r w:rsidRPr="00A15699">
        <w:rPr>
          <w:rFonts w:eastAsia="Microsoft YaHei"/>
          <w:b/>
          <w:bCs/>
          <w:color w:val="000000"/>
        </w:rPr>
        <w:t>discrepancy between downlink and uplink for PTRS to CW association for PUSCH/PDSCH retransmission with 2 CWs</w:t>
      </w:r>
    </w:p>
    <w:p w14:paraId="5140BC70" w14:textId="77777777" w:rsidR="005B7BDE" w:rsidRPr="00A15699" w:rsidRDefault="005B7BDE" w:rsidP="005B7BDE">
      <w:pPr>
        <w:numPr>
          <w:ilvl w:val="0"/>
          <w:numId w:val="20"/>
        </w:numPr>
        <w:rPr>
          <w:b/>
          <w:bCs/>
        </w:rPr>
      </w:pPr>
      <w:r w:rsidRPr="00A15699">
        <w:rPr>
          <w:b/>
          <w:bCs/>
        </w:rPr>
        <w:t xml:space="preserve">Alternative 1: RAN1 accept the discrepancy between downlink and uplink for PTRS to CW association for PUSCH/PDSCH retransmission with 2 CWs, by keeping the specification as it is. </w:t>
      </w:r>
    </w:p>
    <w:p w14:paraId="0BF8216F" w14:textId="76381C3F" w:rsidR="007E51CD" w:rsidRPr="008B23E2" w:rsidRDefault="005B7BDE" w:rsidP="006C2EA1">
      <w:pPr>
        <w:numPr>
          <w:ilvl w:val="0"/>
          <w:numId w:val="20"/>
        </w:numPr>
        <w:rPr>
          <w:b/>
          <w:bCs/>
        </w:rPr>
      </w:pPr>
      <w:r w:rsidRPr="00A15699">
        <w:rPr>
          <w:b/>
          <w:bCs/>
        </w:rPr>
        <w:t xml:space="preserve">Alternative 2, RAN1 update the specification for PTRS to CW association for PDSCH retransmission with 2 CWs, to align the specification between downlink and uplink. </w:t>
      </w:r>
    </w:p>
    <w:p w14:paraId="781F1FD5" w14:textId="32638C03" w:rsidR="005B7BDE" w:rsidRDefault="005B7BDE" w:rsidP="005B7BDE">
      <w:pPr>
        <w:rPr>
          <w:b/>
          <w:bCs/>
        </w:rPr>
      </w:pPr>
      <w:r>
        <w:rPr>
          <w:noProof/>
        </w:rPr>
        <mc:AlternateContent>
          <mc:Choice Requires="wps">
            <w:drawing>
              <wp:anchor distT="45720" distB="45720" distL="114300" distR="114300" simplePos="0" relativeHeight="251699200" behindDoc="0" locked="0" layoutInCell="1" allowOverlap="1" wp14:anchorId="5D151F12" wp14:editId="72F111DB">
                <wp:simplePos x="0" y="0"/>
                <wp:positionH relativeFrom="margin">
                  <wp:align>left</wp:align>
                </wp:positionH>
                <wp:positionV relativeFrom="paragraph">
                  <wp:posOffset>367665</wp:posOffset>
                </wp:positionV>
                <wp:extent cx="6299200" cy="2051050"/>
                <wp:effectExtent l="0" t="0" r="25400" b="25400"/>
                <wp:wrapSquare wrapText="bothSides"/>
                <wp:docPr id="13189516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2051050"/>
                        </a:xfrm>
                        <a:prstGeom prst="rect">
                          <a:avLst/>
                        </a:prstGeom>
                        <a:solidFill>
                          <a:srgbClr val="FFFFFF"/>
                        </a:solidFill>
                        <a:ln w="9525">
                          <a:solidFill>
                            <a:srgbClr val="000000"/>
                          </a:solidFill>
                          <a:miter lim="800000"/>
                          <a:headEnd/>
                          <a:tailEnd/>
                        </a:ln>
                      </wps:spPr>
                      <wps:txbx>
                        <w:txbxContent>
                          <w:p w14:paraId="42133C96" w14:textId="77777777" w:rsidR="005B7BDE" w:rsidRPr="0048482F" w:rsidRDefault="005B7BDE" w:rsidP="005B7BDE">
                            <w:pPr>
                              <w:pStyle w:val="Heading4"/>
                              <w:numPr>
                                <w:ilvl w:val="0"/>
                                <w:numId w:val="0"/>
                              </w:numPr>
                              <w:ind w:left="864" w:hanging="864"/>
                              <w:rPr>
                                <w:color w:val="000000"/>
                              </w:rPr>
                            </w:pPr>
                            <w:r w:rsidRPr="0048482F">
                              <w:rPr>
                                <w:color w:val="000000"/>
                              </w:rPr>
                              <w:t>5.1.6.3</w:t>
                            </w:r>
                            <w:r w:rsidRPr="0048482F">
                              <w:rPr>
                                <w:color w:val="000000"/>
                              </w:rPr>
                              <w:tab/>
                              <w:t>PT-RS reception procedure</w:t>
                            </w:r>
                          </w:p>
                          <w:p w14:paraId="77081457"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0C01433F" w14:textId="77777777" w:rsidR="005B7BDE" w:rsidRPr="00BE019B" w:rsidRDefault="005B7BDE" w:rsidP="005B7BD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277D8242" w14:textId="77777777" w:rsidR="005B7BDE" w:rsidRPr="00BE019B" w:rsidRDefault="005B7BDE" w:rsidP="005B7BDE">
                            <w:pPr>
                              <w:jc w:val="center"/>
                              <w:rPr>
                                <w:color w:val="FF0000"/>
                              </w:rPr>
                            </w:pPr>
                            <w:r>
                              <w:rPr>
                                <w:color w:val="FF0000"/>
                              </w:rPr>
                              <w:t xml:space="preserve">*** Unrelated </w:t>
                            </w:r>
                            <w:proofErr w:type="gramStart"/>
                            <w:r>
                              <w:rPr>
                                <w:color w:val="FF0000"/>
                              </w:rPr>
                              <w:t>text</w:t>
                            </w:r>
                            <w:proofErr w:type="gramEnd"/>
                            <w:r>
                              <w:rPr>
                                <w:color w:val="FF0000"/>
                              </w:rPr>
                              <w:t xml:space="preserve"> are omitted ***</w:t>
                            </w:r>
                          </w:p>
                          <w:p w14:paraId="14FAE490" w14:textId="77777777" w:rsidR="005B7BDE" w:rsidRDefault="005B7BDE" w:rsidP="005B7B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51F12" id="_x0000_s1035" type="#_x0000_t202" style="position:absolute;margin-left:0;margin-top:28.95pt;width:496pt;height:161.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">
                <v:textbox>
                  <w:txbxContent>
                    <w:p w14:paraId="42133C96" w14:textId="77777777" w:rsidR="005B7BDE" w:rsidRPr="0048482F" w:rsidRDefault="005B7BDE" w:rsidP="005B7BDE">
                      <w:pPr>
                        <w:pStyle w:val="Heading4"/>
                        <w:numPr>
                          <w:ilvl w:val="0"/>
                          <w:numId w:val="0"/>
                        </w:numPr>
                        <w:ind w:left="864" w:hanging="864"/>
                        <w:rPr>
                          <w:color w:val="000000"/>
                        </w:rPr>
                      </w:pPr>
                      <w:r w:rsidRPr="0048482F">
                        <w:rPr>
                          <w:color w:val="000000"/>
                        </w:rPr>
                        <w:t>5.1.6.3</w:t>
                      </w:r>
                      <w:r w:rsidRPr="0048482F">
                        <w:rPr>
                          <w:color w:val="000000"/>
                        </w:rPr>
                        <w:tab/>
                        <w:t>PT-RS reception procedure</w:t>
                      </w:r>
                    </w:p>
                    <w:p w14:paraId="77081457" w14:textId="77777777" w:rsidR="005B7BDE" w:rsidRPr="00BE019B" w:rsidRDefault="005B7BDE" w:rsidP="005B7BDE">
                      <w:pPr>
                        <w:jc w:val="center"/>
                        <w:rPr>
                          <w:color w:val="FF0000"/>
                        </w:rPr>
                      </w:pPr>
                      <w:r>
                        <w:rPr>
                          <w:color w:val="FF0000"/>
                        </w:rPr>
                        <w:t>*** Unrelated text are omitted ***</w:t>
                      </w:r>
                    </w:p>
                    <w:p w14:paraId="0C01433F" w14:textId="77777777" w:rsidR="005B7BDE" w:rsidRPr="00BE019B" w:rsidRDefault="005B7BDE" w:rsidP="005B7BDE">
                      <w:pPr>
                        <w:rPr>
                          <w:color w:val="FF0000"/>
                        </w:rPr>
                      </w:pPr>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r>
                        <w:t xml:space="preserve"> </w:t>
                      </w:r>
                      <w:r w:rsidRPr="00BE019B">
                        <w:rPr>
                          <w:color w:val="FF0000"/>
                        </w:rPr>
                        <w:t>When a codeword is scheduled to transmit P</w:t>
                      </w:r>
                      <w:r>
                        <w:rPr>
                          <w:color w:val="FF0000"/>
                        </w:rPr>
                        <w:t>D</w:t>
                      </w:r>
                      <w:r w:rsidRPr="00BE019B">
                        <w:rPr>
                          <w:color w:val="FF0000"/>
                        </w:rPr>
                        <w:t xml:space="preserve">SCH for retransmission, </w:t>
                      </w:r>
                      <w:r w:rsidRPr="004C1FE1">
                        <w:rPr>
                          <w:color w:val="FF0000"/>
                          <w:lang w:eastAsia="ko-KR"/>
                        </w:rPr>
                        <w:t>if the UE is scheduled with an MCS index greater than V, where V=28 for MCS Table 5.1.3.1-1 and Table 5.1.3.1-3, and V=27 for MCS Table 5.1.3.1-2 respectively,</w:t>
                      </w:r>
                      <w:r>
                        <w:rPr>
                          <w:color w:val="000000"/>
                          <w:lang w:eastAsia="ko-KR"/>
                        </w:rPr>
                        <w:t xml:space="preserve"> </w:t>
                      </w:r>
                      <w:r w:rsidRPr="00BE019B">
                        <w:rPr>
                          <w:color w:val="FF0000"/>
                        </w:rPr>
                        <w:t>the MCS for determining PT-RS association to codeword is obtained from the DCI for the same transport block in the initial transmission</w:t>
                      </w:r>
                      <w:r>
                        <w:rPr>
                          <w:color w:val="FF0000"/>
                        </w:rPr>
                        <w:t xml:space="preserve">. </w:t>
                      </w:r>
                    </w:p>
                    <w:p w14:paraId="277D8242" w14:textId="77777777" w:rsidR="005B7BDE" w:rsidRPr="00BE019B" w:rsidRDefault="005B7BDE" w:rsidP="005B7BDE">
                      <w:pPr>
                        <w:jc w:val="center"/>
                        <w:rPr>
                          <w:color w:val="FF0000"/>
                        </w:rPr>
                      </w:pPr>
                      <w:r>
                        <w:rPr>
                          <w:color w:val="FF0000"/>
                        </w:rPr>
                        <w:t>*** Unrelated text are omitted ***</w:t>
                      </w:r>
                    </w:p>
                    <w:p w14:paraId="14FAE490" w14:textId="77777777" w:rsidR="005B7BDE" w:rsidRDefault="005B7BDE" w:rsidP="005B7BDE"/>
                  </w:txbxContent>
                </v:textbox>
                <w10:wrap type="square" anchorx="margin"/>
              </v:shape>
            </w:pict>
          </mc:Fallback>
        </mc:AlternateContent>
      </w:r>
      <w:r w:rsidRPr="002A6E8B">
        <w:rPr>
          <w:rFonts w:eastAsia="Microsoft YaHei"/>
          <w:b/>
          <w:bCs/>
          <w:color w:val="000000"/>
          <w:u w:val="single"/>
        </w:rPr>
        <w:t>Propos</w:t>
      </w:r>
      <w:r>
        <w:rPr>
          <w:rFonts w:eastAsia="Microsoft YaHei"/>
          <w:b/>
          <w:bCs/>
          <w:color w:val="000000"/>
          <w:u w:val="single"/>
        </w:rPr>
        <w:t>al</w:t>
      </w:r>
      <w:r w:rsidRPr="002A6E8B">
        <w:rPr>
          <w:rFonts w:eastAsia="Microsoft YaHei"/>
          <w:b/>
          <w:bCs/>
          <w:color w:val="000000"/>
          <w:u w:val="single"/>
        </w:rPr>
        <w:t xml:space="preserve"> </w:t>
      </w:r>
      <w:r>
        <w:rPr>
          <w:rFonts w:eastAsia="Microsoft YaHei"/>
          <w:b/>
          <w:bCs/>
          <w:color w:val="000000"/>
          <w:u w:val="single"/>
        </w:rPr>
        <w:t>4</w:t>
      </w:r>
      <w:r w:rsidRPr="002A6E8B">
        <w:rPr>
          <w:rFonts w:eastAsia="Microsoft YaHei"/>
          <w:b/>
          <w:bCs/>
          <w:color w:val="000000"/>
        </w:rPr>
        <w:t>:</w:t>
      </w:r>
      <w:r>
        <w:rPr>
          <w:rFonts w:eastAsia="Microsoft YaHei"/>
          <w:b/>
          <w:bCs/>
          <w:color w:val="000000"/>
        </w:rPr>
        <w:t xml:space="preserve"> If </w:t>
      </w:r>
      <w:r w:rsidRPr="00A15699">
        <w:rPr>
          <w:b/>
          <w:bCs/>
        </w:rPr>
        <w:t>Alternative 2</w:t>
      </w:r>
      <w:r>
        <w:rPr>
          <w:b/>
          <w:bCs/>
        </w:rPr>
        <w:t xml:space="preserve"> is agreed, the following TP is adopted for Section 5.1.6.3 in TS38.</w:t>
      </w:r>
      <w:proofErr w:type="gramStart"/>
      <w:r>
        <w:rPr>
          <w:b/>
          <w:bCs/>
        </w:rPr>
        <w:t xml:space="preserve">214 </w:t>
      </w:r>
      <w:r w:rsidR="00587882">
        <w:rPr>
          <w:b/>
          <w:bCs/>
        </w:rPr>
        <w:t>,</w:t>
      </w:r>
      <w:proofErr w:type="gramEnd"/>
      <w:r w:rsidR="00587882">
        <w:rPr>
          <w:b/>
          <w:bCs/>
        </w:rPr>
        <w:t xml:space="preserve"> FFS which release</w:t>
      </w:r>
      <w:r>
        <w:rPr>
          <w:b/>
          <w:bCs/>
        </w:rPr>
        <w:t xml:space="preserve">. </w:t>
      </w:r>
    </w:p>
    <w:p w14:paraId="6EB5733F" w14:textId="77777777" w:rsidR="005B7BDE" w:rsidRPr="005B7BDE" w:rsidRDefault="005B7BDE" w:rsidP="006C2EA1">
      <w:pPr>
        <w:rPr>
          <w:rFonts w:eastAsia="Microsoft YaHei"/>
          <w:b/>
          <w:bCs/>
          <w:color w:val="000000"/>
        </w:rPr>
      </w:pPr>
    </w:p>
    <w:sectPr w:rsidR="005B7BDE" w:rsidRPr="005B7BDE" w:rsidSect="000D159B">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D6684" w14:textId="77777777" w:rsidR="00337F9F" w:rsidRDefault="00337F9F">
      <w:r>
        <w:separator/>
      </w:r>
    </w:p>
  </w:endnote>
  <w:endnote w:type="continuationSeparator" w:id="0">
    <w:p w14:paraId="74A25C80" w14:textId="77777777" w:rsidR="00337F9F" w:rsidRDefault="00337F9F">
      <w:r>
        <w:continuationSeparator/>
      </w:r>
    </w:p>
  </w:endnote>
  <w:endnote w:type="continuationNotice" w:id="1">
    <w:p w14:paraId="51FE9DF8" w14:textId="77777777" w:rsidR="00337F9F" w:rsidRDefault="00337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B3889" w14:textId="77777777" w:rsidR="00337F9F" w:rsidRDefault="00337F9F">
      <w:r>
        <w:separator/>
      </w:r>
    </w:p>
  </w:footnote>
  <w:footnote w:type="continuationSeparator" w:id="0">
    <w:p w14:paraId="5672FD96" w14:textId="77777777" w:rsidR="00337F9F" w:rsidRDefault="00337F9F">
      <w:r>
        <w:continuationSeparator/>
      </w:r>
    </w:p>
  </w:footnote>
  <w:footnote w:type="continuationNotice" w:id="1">
    <w:p w14:paraId="4024D8C6" w14:textId="77777777" w:rsidR="00337F9F" w:rsidRDefault="00337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834E3"/>
    <w:multiLevelType w:val="hybridMultilevel"/>
    <w:tmpl w:val="630AC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A59CD"/>
    <w:multiLevelType w:val="hybridMultilevel"/>
    <w:tmpl w:val="9EFA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76553"/>
    <w:multiLevelType w:val="hybridMultilevel"/>
    <w:tmpl w:val="B3AAF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AB562B"/>
    <w:multiLevelType w:val="hybridMultilevel"/>
    <w:tmpl w:val="04B6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149EA"/>
    <w:multiLevelType w:val="hybridMultilevel"/>
    <w:tmpl w:val="D89EC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B0DD9"/>
    <w:multiLevelType w:val="hybridMultilevel"/>
    <w:tmpl w:val="FD66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D1478"/>
    <w:multiLevelType w:val="hybridMultilevel"/>
    <w:tmpl w:val="EEB4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C16B47"/>
    <w:multiLevelType w:val="hybridMultilevel"/>
    <w:tmpl w:val="B9B0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579874081">
    <w:abstractNumId w:val="10"/>
  </w:num>
  <w:num w:numId="2" w16cid:durableId="614210250">
    <w:abstractNumId w:val="2"/>
  </w:num>
  <w:num w:numId="3" w16cid:durableId="1833641835">
    <w:abstractNumId w:val="14"/>
  </w:num>
  <w:num w:numId="4" w16cid:durableId="1244994848">
    <w:abstractNumId w:val="19"/>
  </w:num>
  <w:num w:numId="5" w16cid:durableId="943416492">
    <w:abstractNumId w:val="18"/>
  </w:num>
  <w:num w:numId="6" w16cid:durableId="1687559591">
    <w:abstractNumId w:val="22"/>
  </w:num>
  <w:num w:numId="7" w16cid:durableId="243993301">
    <w:abstractNumId w:val="17"/>
  </w:num>
  <w:num w:numId="8" w16cid:durableId="767580226">
    <w:abstractNumId w:val="20"/>
  </w:num>
  <w:num w:numId="9" w16cid:durableId="531651850">
    <w:abstractNumId w:val="16"/>
  </w:num>
  <w:num w:numId="10" w16cid:durableId="245960904">
    <w:abstractNumId w:val="5"/>
  </w:num>
  <w:num w:numId="11" w16cid:durableId="544754456">
    <w:abstractNumId w:val="0"/>
  </w:num>
  <w:num w:numId="12" w16cid:durableId="981424201">
    <w:abstractNumId w:val="4"/>
  </w:num>
  <w:num w:numId="13" w16cid:durableId="671224435">
    <w:abstractNumId w:val="25"/>
  </w:num>
  <w:num w:numId="14" w16cid:durableId="1127969525">
    <w:abstractNumId w:val="21"/>
  </w:num>
  <w:num w:numId="15" w16cid:durableId="2065563670">
    <w:abstractNumId w:val="1"/>
  </w:num>
  <w:num w:numId="16" w16cid:durableId="767041467">
    <w:abstractNumId w:val="15"/>
  </w:num>
  <w:num w:numId="17" w16cid:durableId="1184630430">
    <w:abstractNumId w:val="24"/>
  </w:num>
  <w:num w:numId="18" w16cid:durableId="643118266">
    <w:abstractNumId w:val="11"/>
  </w:num>
  <w:num w:numId="19" w16cid:durableId="2032607019">
    <w:abstractNumId w:val="12"/>
  </w:num>
  <w:num w:numId="20" w16cid:durableId="1109817386">
    <w:abstractNumId w:val="13"/>
  </w:num>
  <w:num w:numId="21" w16cid:durableId="930549053">
    <w:abstractNumId w:val="23"/>
  </w:num>
  <w:num w:numId="22" w16cid:durableId="1942450185">
    <w:abstractNumId w:val="7"/>
  </w:num>
  <w:num w:numId="23" w16cid:durableId="355426049">
    <w:abstractNumId w:val="9"/>
  </w:num>
  <w:num w:numId="24" w16cid:durableId="1088428396">
    <w:abstractNumId w:val="8"/>
  </w:num>
  <w:num w:numId="25" w16cid:durableId="303052333">
    <w:abstractNumId w:val="3"/>
  </w:num>
  <w:num w:numId="26" w16cid:durableId="163894988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8A5"/>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8BC"/>
    <w:rsid w:val="00010E97"/>
    <w:rsid w:val="00010FD1"/>
    <w:rsid w:val="0001117C"/>
    <w:rsid w:val="00011408"/>
    <w:rsid w:val="00011474"/>
    <w:rsid w:val="00011562"/>
    <w:rsid w:val="00011672"/>
    <w:rsid w:val="00011F50"/>
    <w:rsid w:val="00011F57"/>
    <w:rsid w:val="000121B3"/>
    <w:rsid w:val="000124D1"/>
    <w:rsid w:val="00012A91"/>
    <w:rsid w:val="00012D57"/>
    <w:rsid w:val="0001301B"/>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639"/>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2A0"/>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D6"/>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DC"/>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0"/>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6FC3"/>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0DA"/>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59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4E59"/>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863"/>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0A0"/>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25C"/>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890"/>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2D08"/>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95"/>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104"/>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45B"/>
    <w:rsid w:val="001966E5"/>
    <w:rsid w:val="00196A81"/>
    <w:rsid w:val="00196B90"/>
    <w:rsid w:val="00196D8E"/>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1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835"/>
    <w:rsid w:val="001D5D88"/>
    <w:rsid w:val="001D66D2"/>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8D"/>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15"/>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4E"/>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2F7B"/>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01"/>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3BCD"/>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4FC4"/>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44A"/>
    <w:rsid w:val="00257A62"/>
    <w:rsid w:val="00260156"/>
    <w:rsid w:val="00260713"/>
    <w:rsid w:val="0026075E"/>
    <w:rsid w:val="002608BD"/>
    <w:rsid w:val="00260ACE"/>
    <w:rsid w:val="00260B2A"/>
    <w:rsid w:val="00260C95"/>
    <w:rsid w:val="00260FAD"/>
    <w:rsid w:val="002617F6"/>
    <w:rsid w:val="00261D05"/>
    <w:rsid w:val="002621AD"/>
    <w:rsid w:val="002623AC"/>
    <w:rsid w:val="002626FA"/>
    <w:rsid w:val="00262979"/>
    <w:rsid w:val="00263038"/>
    <w:rsid w:val="00263148"/>
    <w:rsid w:val="002631DC"/>
    <w:rsid w:val="0026362F"/>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19"/>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6E"/>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074"/>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8B"/>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A72"/>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81B"/>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69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22"/>
    <w:rsid w:val="00300CCD"/>
    <w:rsid w:val="00300E5F"/>
    <w:rsid w:val="00300F09"/>
    <w:rsid w:val="00301023"/>
    <w:rsid w:val="003011C0"/>
    <w:rsid w:val="00301686"/>
    <w:rsid w:val="0030197B"/>
    <w:rsid w:val="00301DA6"/>
    <w:rsid w:val="00301E07"/>
    <w:rsid w:val="00301EE4"/>
    <w:rsid w:val="00301FBA"/>
    <w:rsid w:val="00302203"/>
    <w:rsid w:val="003024DE"/>
    <w:rsid w:val="00302546"/>
    <w:rsid w:val="00302701"/>
    <w:rsid w:val="00302739"/>
    <w:rsid w:val="0030294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3A1"/>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65"/>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D7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37F9F"/>
    <w:rsid w:val="00340190"/>
    <w:rsid w:val="0034044B"/>
    <w:rsid w:val="003405ED"/>
    <w:rsid w:val="00340CC6"/>
    <w:rsid w:val="00340E58"/>
    <w:rsid w:val="00341087"/>
    <w:rsid w:val="00341371"/>
    <w:rsid w:val="00341422"/>
    <w:rsid w:val="00341706"/>
    <w:rsid w:val="00341991"/>
    <w:rsid w:val="00341CFA"/>
    <w:rsid w:val="003420B4"/>
    <w:rsid w:val="00342417"/>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3D5"/>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C7B"/>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1CE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AD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439"/>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A13"/>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6B"/>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07C"/>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35"/>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2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7B7"/>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7C1"/>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1FE1"/>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E65"/>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D1F"/>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663"/>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577"/>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24A"/>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B13"/>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6C6"/>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DB5"/>
    <w:rsid w:val="00547F14"/>
    <w:rsid w:val="0055035E"/>
    <w:rsid w:val="0055049D"/>
    <w:rsid w:val="005507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69C"/>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1B5"/>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0B6"/>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882"/>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6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CBF"/>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B7BDE"/>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85"/>
    <w:rsid w:val="005E15B3"/>
    <w:rsid w:val="005E194D"/>
    <w:rsid w:val="005E241C"/>
    <w:rsid w:val="005E25C8"/>
    <w:rsid w:val="005E2853"/>
    <w:rsid w:val="005E3035"/>
    <w:rsid w:val="005E30B1"/>
    <w:rsid w:val="005E35FD"/>
    <w:rsid w:val="005E36BA"/>
    <w:rsid w:val="005E383F"/>
    <w:rsid w:val="005E3B77"/>
    <w:rsid w:val="005E3F0E"/>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1E6"/>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AFB"/>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301"/>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83D"/>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2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8A3"/>
    <w:rsid w:val="00685B91"/>
    <w:rsid w:val="00685D3B"/>
    <w:rsid w:val="00685DB7"/>
    <w:rsid w:val="00685E34"/>
    <w:rsid w:val="0068623E"/>
    <w:rsid w:val="00686366"/>
    <w:rsid w:val="0068653A"/>
    <w:rsid w:val="006869A4"/>
    <w:rsid w:val="00686A0F"/>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9DD"/>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5F6"/>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D8"/>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98E"/>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43B"/>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06"/>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45F"/>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5BC"/>
    <w:rsid w:val="007E28CC"/>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1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645"/>
    <w:rsid w:val="00815706"/>
    <w:rsid w:val="00815D64"/>
    <w:rsid w:val="00815F20"/>
    <w:rsid w:val="00815F93"/>
    <w:rsid w:val="00816292"/>
    <w:rsid w:val="00816791"/>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84B"/>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C2"/>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1E19"/>
    <w:rsid w:val="008B2052"/>
    <w:rsid w:val="008B21F5"/>
    <w:rsid w:val="008B23E2"/>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6A7"/>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2E18"/>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19"/>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8D7"/>
    <w:rsid w:val="00961A61"/>
    <w:rsid w:val="00961E43"/>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E8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54"/>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D67"/>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793"/>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699"/>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1F95"/>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BC0"/>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5FD0"/>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20F"/>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EBE"/>
    <w:rsid w:val="00A67435"/>
    <w:rsid w:val="00A6743F"/>
    <w:rsid w:val="00A677C1"/>
    <w:rsid w:val="00A67A8E"/>
    <w:rsid w:val="00A67AC6"/>
    <w:rsid w:val="00A67C81"/>
    <w:rsid w:val="00A70851"/>
    <w:rsid w:val="00A70A35"/>
    <w:rsid w:val="00A70B5C"/>
    <w:rsid w:val="00A70BFE"/>
    <w:rsid w:val="00A70C38"/>
    <w:rsid w:val="00A7141F"/>
    <w:rsid w:val="00A716A1"/>
    <w:rsid w:val="00A71A55"/>
    <w:rsid w:val="00A71D6B"/>
    <w:rsid w:val="00A71F00"/>
    <w:rsid w:val="00A726A3"/>
    <w:rsid w:val="00A726DE"/>
    <w:rsid w:val="00A73242"/>
    <w:rsid w:val="00A7359A"/>
    <w:rsid w:val="00A73873"/>
    <w:rsid w:val="00A739AB"/>
    <w:rsid w:val="00A73D3D"/>
    <w:rsid w:val="00A73D4C"/>
    <w:rsid w:val="00A7445F"/>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86"/>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2C"/>
    <w:rsid w:val="00AE2E92"/>
    <w:rsid w:val="00AE3004"/>
    <w:rsid w:val="00AE34EC"/>
    <w:rsid w:val="00AE3606"/>
    <w:rsid w:val="00AE3627"/>
    <w:rsid w:val="00AE380F"/>
    <w:rsid w:val="00AE3839"/>
    <w:rsid w:val="00AE38B1"/>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554"/>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90C"/>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5E"/>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980"/>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6"/>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6AEA"/>
    <w:rsid w:val="00BD71E9"/>
    <w:rsid w:val="00BD78B8"/>
    <w:rsid w:val="00BD7A82"/>
    <w:rsid w:val="00BD7EB4"/>
    <w:rsid w:val="00BD7F9E"/>
    <w:rsid w:val="00BE019B"/>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28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47FF3"/>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0B"/>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8E7"/>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889"/>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891"/>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4F07"/>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48E"/>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E37"/>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8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79"/>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08"/>
    <w:rsid w:val="00DD3B71"/>
    <w:rsid w:val="00DD48E6"/>
    <w:rsid w:val="00DD49D3"/>
    <w:rsid w:val="00DD4A2A"/>
    <w:rsid w:val="00DD4BA6"/>
    <w:rsid w:val="00DD4F2A"/>
    <w:rsid w:val="00DD51CE"/>
    <w:rsid w:val="00DD5439"/>
    <w:rsid w:val="00DD5536"/>
    <w:rsid w:val="00DD5981"/>
    <w:rsid w:val="00DD59AB"/>
    <w:rsid w:val="00DD5E0E"/>
    <w:rsid w:val="00DD5FFE"/>
    <w:rsid w:val="00DD6396"/>
    <w:rsid w:val="00DD668F"/>
    <w:rsid w:val="00DD6A0E"/>
    <w:rsid w:val="00DD6C70"/>
    <w:rsid w:val="00DD6DA2"/>
    <w:rsid w:val="00DD6EDC"/>
    <w:rsid w:val="00DD700A"/>
    <w:rsid w:val="00DD746B"/>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8D"/>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3EC"/>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DDF"/>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33"/>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573"/>
    <w:rsid w:val="00E826C8"/>
    <w:rsid w:val="00E82764"/>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869"/>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00"/>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01D"/>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BFD"/>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0D19"/>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74A"/>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6F0"/>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00F"/>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D2C"/>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902"/>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5D"/>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4BF"/>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62D"/>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095E"/>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46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184F51"/>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 w:type="paragraph" w:customStyle="1" w:styleId="Default">
    <w:name w:val="Default"/>
    <w:rsid w:val="00F056F0"/>
    <w:pPr>
      <w:widowControl w:val="0"/>
      <w:autoSpaceDE w:val="0"/>
      <w:autoSpaceDN w:val="0"/>
      <w:adjustRightInd w:val="0"/>
    </w:pPr>
    <w:rPr>
      <w:rFonts w:ascii="Arial"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594576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5970806">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1770686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057714">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1223109">
      <w:bodyDiv w:val="1"/>
      <w:marLeft w:val="0"/>
      <w:marRight w:val="0"/>
      <w:marTop w:val="0"/>
      <w:marBottom w:val="0"/>
      <w:divBdr>
        <w:top w:val="none" w:sz="0" w:space="0" w:color="auto"/>
        <w:left w:val="none" w:sz="0" w:space="0" w:color="auto"/>
        <w:bottom w:val="none" w:sz="0" w:space="0" w:color="auto"/>
        <w:right w:val="none" w:sz="0" w:space="0" w:color="auto"/>
      </w:divBdr>
    </w:div>
    <w:div w:id="1354771248">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6001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350155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7450063">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035829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714244">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77B6A-9F86-40E9-AE28-EBA7FDD73773}">
  <ds:schemaRefs>
    <ds:schemaRef ds:uri="http://schemas.openxmlformats.org/officeDocument/2006/bibliography"/>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4</cp:revision>
  <cp:lastPrinted>2018-02-15T07:29:00Z</cp:lastPrinted>
  <dcterms:created xsi:type="dcterms:W3CDTF">2024-08-20T16:02:00Z</dcterms:created>
  <dcterms:modified xsi:type="dcterms:W3CDTF">2024-08-20T16:08:00Z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2024-08-19T08:42:58Z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e768a648-3b71-4edc-9ebe-4ca01ff975a4</vt:lpwstr>
  </property>
  <property fmtid="{D5CDD505-2E9C-101B-9397-08002B2CF9AE}" pid="19" name="MSIP_Label_83bcef13-7cac-433f-ba1d-47a323951816_ContentBits">
    <vt:lpwstr>0</vt:lpwstr>
  </property>
  <property fmtid="{D5CDD505-2E9C-101B-9397-08002B2CF9AE}" pid="20" name="MSIP_Label_f7b7771f-98a2-4ec9-8160-ee37e9359e20_Enabled">
    <vt:lpwstr>true</vt:lpwstr>
  </property>
  <property fmtid="{D5CDD505-2E9C-101B-9397-08002B2CF9AE}" pid="21" name="MSIP_Label_f7b7771f-98a2-4ec9-8160-ee37e9359e20_SetDate">
    <vt:lpwstr>2024-08-19T12:37:44Z</vt:lpwstr>
  </property>
  <property fmtid="{D5CDD505-2E9C-101B-9397-08002B2CF9AE}" pid="22" name="MSIP_Label_f7b7771f-98a2-4ec9-8160-ee37e9359e20_Method">
    <vt:lpwstr>Privileged</vt:lpwstr>
  </property>
  <property fmtid="{D5CDD505-2E9C-101B-9397-08002B2CF9AE}" pid="23" name="MSIP_Label_f7b7771f-98a2-4ec9-8160-ee37e9359e20_Name">
    <vt:lpwstr>社外開示</vt:lpwstr>
  </property>
  <property fmtid="{D5CDD505-2E9C-101B-9397-08002B2CF9AE}" pid="24" name="MSIP_Label_f7b7771f-98a2-4ec9-8160-ee37e9359e20_SiteId">
    <vt:lpwstr>6786d483-f51b-44bd-b40a-6fe409a5265e</vt:lpwstr>
  </property>
  <property fmtid="{D5CDD505-2E9C-101B-9397-08002B2CF9AE}" pid="25" name="MSIP_Label_f7b7771f-98a2-4ec9-8160-ee37e9359e20_ActionId">
    <vt:lpwstr>0c87729c-59f0-4a18-98e8-d96bc0f58004</vt:lpwstr>
  </property>
  <property fmtid="{D5CDD505-2E9C-101B-9397-08002B2CF9AE}" pid="26" name="MSIP_Label_f7b7771f-98a2-4ec9-8160-ee37e9359e20_ContentBits">
    <vt:lpwstr>0</vt:lpwstr>
  </property>
</Properties>
</file>